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7AF" w:rsidRPr="001567AF" w:rsidRDefault="001567AF" w:rsidP="001567AF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1567AF">
        <w:rPr>
          <w:rFonts w:cs="Arial"/>
          <w:b/>
          <w:bCs/>
          <w:sz w:val="24"/>
          <w:szCs w:val="24"/>
          <w:lang w:val="it-IT" w:eastAsia="it-IT"/>
        </w:rPr>
        <w:t>1</w:t>
      </w:r>
      <w:r w:rsidRPr="001567AF">
        <w:rPr>
          <w:rFonts w:cs="Arial"/>
          <w:b/>
          <w:bCs/>
          <w:sz w:val="24"/>
          <w:szCs w:val="24"/>
          <w:lang w:val="it-IT" w:eastAsia="it-IT"/>
        </w:rPr>
        <w:tab/>
        <w:t>Composizione dell'offerente (singolo o consorzio)</w:t>
      </w:r>
    </w:p>
    <w:p w:rsidR="001567AF" w:rsidRDefault="001567AF" w:rsidP="001567AF">
      <w:pPr>
        <w:rPr>
          <w:lang w:val="it-CH"/>
        </w:rPr>
      </w:pPr>
    </w:p>
    <w:p w:rsidR="004263C9" w:rsidRPr="00A625B2" w:rsidRDefault="004263C9" w:rsidP="001567AF">
      <w:pPr>
        <w:rPr>
          <w:lang w:val="it-CH"/>
        </w:rPr>
      </w:pPr>
    </w:p>
    <w:p w:rsidR="001567AF" w:rsidRPr="001567AF" w:rsidRDefault="001567AF" w:rsidP="001567AF">
      <w:pPr>
        <w:spacing w:after="240"/>
        <w:rPr>
          <w:rFonts w:cs="Arial"/>
          <w:b/>
          <w:bCs/>
          <w:lang w:val="it-IT" w:eastAsia="it-IT"/>
        </w:rPr>
      </w:pPr>
      <w:r w:rsidRPr="001567AF">
        <w:rPr>
          <w:rFonts w:cs="Arial"/>
          <w:b/>
          <w:bCs/>
          <w:lang w:val="it-IT" w:eastAsia="it-IT"/>
        </w:rPr>
        <w:t>Ufficio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6367"/>
      </w:tblGrid>
      <w:tr w:rsidR="001567AF" w:rsidRPr="00FA45CB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Nome dell'offerente singolo o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dell'ufficio capofila: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066A7D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Indirizzo: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066A7D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Telefono: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Fax: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E-Mail: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</w:tbl>
    <w:p w:rsidR="001567AF" w:rsidRPr="003B7422" w:rsidRDefault="001567AF" w:rsidP="001567AF">
      <w:pPr>
        <w:rPr>
          <w:lang w:val="it-IT" w:eastAsia="it-IT"/>
        </w:rPr>
      </w:pPr>
    </w:p>
    <w:p w:rsidR="001567AF" w:rsidRDefault="001567AF" w:rsidP="001567AF">
      <w:pPr>
        <w:rPr>
          <w:rFonts w:ascii="Arial-BoldMT" w:hAnsi="Arial-BoldMT" w:cs="Arial-BoldMT"/>
          <w:b/>
          <w:bCs/>
          <w:lang w:val="it-IT" w:eastAsia="it-IT"/>
        </w:rPr>
      </w:pPr>
    </w:p>
    <w:p w:rsidR="001567AF" w:rsidRPr="001567AF" w:rsidRDefault="001567AF" w:rsidP="001567AF">
      <w:pPr>
        <w:spacing w:after="240"/>
        <w:rPr>
          <w:rFonts w:cs="Arial"/>
          <w:b/>
          <w:bCs/>
          <w:lang w:val="it-IT" w:eastAsia="it-IT"/>
        </w:rPr>
      </w:pPr>
      <w:r w:rsidRPr="001567AF">
        <w:rPr>
          <w:rFonts w:cs="Arial"/>
          <w:b/>
          <w:bCs/>
          <w:lang w:val="it-IT" w:eastAsia="it-IT"/>
        </w:rPr>
        <w:t>Componenti del consorzio (Nome e luogo)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2"/>
        <w:gridCol w:w="6372"/>
      </w:tblGrid>
      <w:tr w:rsidR="001567AF" w:rsidRPr="001002D1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Ufficio capofila 1: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Ufficio 2: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Ufficio 3: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Ufficio 4: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1567AF">
        <w:tc>
          <w:tcPr>
            <w:tcW w:w="3510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Ufficio 5:</w:t>
            </w:r>
          </w:p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643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</w:tbl>
    <w:p w:rsidR="001567AF" w:rsidRPr="003B7422" w:rsidRDefault="001567AF" w:rsidP="001567AF">
      <w:pPr>
        <w:rPr>
          <w:lang w:val="it-IT" w:eastAsia="it-IT"/>
        </w:rPr>
      </w:pPr>
      <w:r w:rsidRPr="003B7422">
        <w:rPr>
          <w:lang w:val="it-IT" w:eastAsia="it-IT"/>
        </w:rPr>
        <w:t xml:space="preserve"> (se necessario inserire ulteriori righe)</w:t>
      </w:r>
    </w:p>
    <w:p w:rsidR="001567AF" w:rsidRPr="003B7422" w:rsidRDefault="001567AF" w:rsidP="001567AF">
      <w:pPr>
        <w:rPr>
          <w:rFonts w:ascii="Arial-BoldMT" w:hAnsi="Arial-BoldMT" w:cs="Arial-BoldMT"/>
          <w:b/>
          <w:bCs/>
          <w:lang w:val="it-IT" w:eastAsia="it-IT"/>
        </w:rPr>
      </w:pPr>
    </w:p>
    <w:p w:rsidR="001567AF" w:rsidRDefault="001567AF" w:rsidP="001567AF">
      <w:pPr>
        <w:rPr>
          <w:rFonts w:ascii="Arial-BoldMT" w:hAnsi="Arial-BoldMT" w:cs="Arial-BoldMT"/>
          <w:b/>
          <w:bCs/>
          <w:lang w:val="it-IT" w:eastAsia="it-IT"/>
        </w:rPr>
      </w:pPr>
    </w:p>
    <w:p w:rsidR="001567AF" w:rsidRPr="003B7422" w:rsidRDefault="001567AF" w:rsidP="001567AF">
      <w:pPr>
        <w:rPr>
          <w:rFonts w:ascii="Arial-BoldMT" w:hAnsi="Arial-BoldMT" w:cs="Arial-BoldMT"/>
          <w:b/>
          <w:bCs/>
          <w:lang w:val="it-IT" w:eastAsia="it-IT"/>
        </w:rPr>
      </w:pPr>
      <w:proofErr w:type="spellStart"/>
      <w:r w:rsidRPr="003B7422">
        <w:rPr>
          <w:rFonts w:ascii="Arial-BoldMT" w:hAnsi="Arial-BoldMT" w:cs="Arial-BoldMT"/>
          <w:b/>
          <w:bCs/>
          <w:lang w:val="it-IT" w:eastAsia="it-IT"/>
        </w:rPr>
        <w:t>Submandatari</w:t>
      </w:r>
      <w:proofErr w:type="spellEnd"/>
    </w:p>
    <w:p w:rsidR="001567AF" w:rsidRPr="003B7422" w:rsidRDefault="001567AF" w:rsidP="001567AF">
      <w:pPr>
        <w:spacing w:after="240"/>
        <w:rPr>
          <w:lang w:val="it-IT" w:eastAsia="it-IT"/>
        </w:rPr>
      </w:pPr>
      <w:r w:rsidRPr="003B7422">
        <w:rPr>
          <w:lang w:val="it-IT" w:eastAsia="it-IT"/>
        </w:rPr>
        <w:t xml:space="preserve">Devono essere indicati tutti i </w:t>
      </w:r>
      <w:r>
        <w:rPr>
          <w:lang w:val="it-IT" w:eastAsia="it-IT"/>
        </w:rPr>
        <w:t>sub mandatari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919"/>
        <w:gridCol w:w="3363"/>
        <w:gridCol w:w="1755"/>
      </w:tblGrid>
      <w:tr w:rsidR="001567AF" w:rsidRPr="001002D1" w:rsidTr="00C401DE">
        <w:trPr>
          <w:trHeight w:val="349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3969" w:type="dxa"/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Nome, luogo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Compiti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Percentuale dei lavori eseguita</w:t>
            </w:r>
          </w:p>
        </w:tc>
      </w:tr>
      <w:tr w:rsidR="001567AF" w:rsidRPr="001002D1" w:rsidTr="00C401DE">
        <w:trPr>
          <w:trHeight w:val="4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SbM1</w:t>
            </w:r>
          </w:p>
        </w:tc>
        <w:tc>
          <w:tcPr>
            <w:tcW w:w="396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C401DE">
        <w:trPr>
          <w:trHeight w:val="4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SbM2</w:t>
            </w:r>
          </w:p>
        </w:tc>
        <w:tc>
          <w:tcPr>
            <w:tcW w:w="396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C401DE">
        <w:trPr>
          <w:trHeight w:val="4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SbM3</w:t>
            </w:r>
          </w:p>
        </w:tc>
        <w:tc>
          <w:tcPr>
            <w:tcW w:w="396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C401DE">
        <w:trPr>
          <w:trHeight w:val="4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SbM4</w:t>
            </w:r>
          </w:p>
        </w:tc>
        <w:tc>
          <w:tcPr>
            <w:tcW w:w="396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  <w:tr w:rsidR="001567AF" w:rsidRPr="001002D1" w:rsidTr="00C401DE">
        <w:trPr>
          <w:trHeight w:val="403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D9D9D9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  <w:r w:rsidRPr="001002D1">
              <w:rPr>
                <w:rFonts w:ascii="ArialMT" w:hAnsi="ArialMT" w:cs="ArialMT"/>
                <w:lang w:val="it-IT" w:eastAsia="it-IT"/>
              </w:rPr>
              <w:t>SbM5</w:t>
            </w:r>
          </w:p>
        </w:tc>
        <w:tc>
          <w:tcPr>
            <w:tcW w:w="3969" w:type="dxa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3402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  <w:tc>
          <w:tcPr>
            <w:tcW w:w="1761" w:type="dxa"/>
            <w:shd w:val="clear" w:color="auto" w:fill="auto"/>
          </w:tcPr>
          <w:p w:rsidR="001567AF" w:rsidRPr="001002D1" w:rsidRDefault="001567AF" w:rsidP="001567AF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IT" w:eastAsia="it-IT"/>
              </w:rPr>
            </w:pPr>
          </w:p>
        </w:tc>
      </w:tr>
    </w:tbl>
    <w:p w:rsidR="001567AF" w:rsidRPr="001567AF" w:rsidRDefault="001567AF" w:rsidP="001567AF">
      <w:pPr>
        <w:spacing w:before="120"/>
        <w:rPr>
          <w:i/>
          <w:sz w:val="20"/>
          <w:lang w:val="it-IT"/>
        </w:rPr>
      </w:pPr>
      <w:r w:rsidRPr="001567AF">
        <w:rPr>
          <w:i/>
          <w:sz w:val="20"/>
          <w:lang w:val="it-IT" w:eastAsia="it-IT"/>
        </w:rPr>
        <w:t xml:space="preserve"> (se necessario inserire ulteriori righe)</w:t>
      </w:r>
    </w:p>
    <w:p w:rsidR="001567AF" w:rsidRPr="00A625B2" w:rsidRDefault="001567AF" w:rsidP="001567AF">
      <w:pPr>
        <w:rPr>
          <w:lang w:val="it-CH"/>
        </w:rPr>
      </w:pPr>
    </w:p>
    <w:p w:rsidR="001567AF" w:rsidRDefault="001567AF">
      <w:pPr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br w:type="page"/>
      </w:r>
    </w:p>
    <w:p w:rsidR="00FD35FE" w:rsidRPr="00FA45CB" w:rsidRDefault="00463E08" w:rsidP="00FD35FE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lastRenderedPageBreak/>
        <w:t>2</w:t>
      </w:r>
      <w:r w:rsidR="00FD35FE" w:rsidRPr="001567AF">
        <w:rPr>
          <w:rFonts w:cs="Arial"/>
          <w:b/>
          <w:bCs/>
          <w:sz w:val="24"/>
          <w:szCs w:val="24"/>
          <w:lang w:val="it-IT" w:eastAsia="it-IT"/>
        </w:rPr>
        <w:tab/>
      </w:r>
      <w:r w:rsidR="00FD35FE" w:rsidRPr="00FA45CB">
        <w:rPr>
          <w:rFonts w:cs="Arial"/>
          <w:b/>
          <w:bCs/>
          <w:sz w:val="24"/>
          <w:szCs w:val="24"/>
          <w:lang w:val="it-CH" w:eastAsia="it-IT"/>
        </w:rPr>
        <w:t xml:space="preserve">Atto di </w:t>
      </w:r>
      <w:proofErr w:type="spellStart"/>
      <w:r w:rsidR="00FD35FE" w:rsidRPr="00FA45CB">
        <w:rPr>
          <w:rFonts w:cs="Arial"/>
          <w:b/>
          <w:bCs/>
          <w:sz w:val="24"/>
          <w:szCs w:val="24"/>
          <w:lang w:val="it-CH" w:eastAsia="it-IT"/>
        </w:rPr>
        <w:t>consorziamento</w:t>
      </w:r>
      <w:proofErr w:type="spellEnd"/>
      <w:r w:rsidR="00FD35FE" w:rsidRPr="00FA45CB">
        <w:rPr>
          <w:rFonts w:cs="Arial"/>
          <w:b/>
          <w:bCs/>
          <w:sz w:val="24"/>
          <w:szCs w:val="24"/>
          <w:lang w:val="it-CH" w:eastAsia="it-IT"/>
        </w:rPr>
        <w:t xml:space="preserve"> (necessario solo in caso di consorzio)</w:t>
      </w:r>
    </w:p>
    <w:p w:rsidR="00FD35FE" w:rsidRPr="00FA45CB" w:rsidRDefault="00FD35FE" w:rsidP="00FD35FE">
      <w:pPr>
        <w:rPr>
          <w:lang w:val="it-CH"/>
        </w:rPr>
      </w:pPr>
    </w:p>
    <w:p w:rsidR="00E00413" w:rsidRPr="00FA45CB" w:rsidRDefault="00E00413" w:rsidP="00E00413">
      <w:pPr>
        <w:rPr>
          <w:rFonts w:cs="Arial"/>
          <w:sz w:val="20"/>
          <w:lang w:val="it-CH"/>
        </w:rPr>
      </w:pPr>
      <w:r w:rsidRPr="00FA45CB">
        <w:rPr>
          <w:rFonts w:cs="Arial"/>
          <w:sz w:val="20"/>
          <w:lang w:val="it-CH"/>
        </w:rPr>
        <w:t>Le ditte:</w:t>
      </w:r>
    </w:p>
    <w:p w:rsidR="00E00413" w:rsidRPr="00FA45CB" w:rsidRDefault="00E00413" w:rsidP="00E00413">
      <w:pPr>
        <w:pStyle w:val="Paragrafoelenco"/>
        <w:numPr>
          <w:ilvl w:val="0"/>
          <w:numId w:val="33"/>
        </w:numPr>
        <w:rPr>
          <w:rFonts w:cs="Arial"/>
          <w:b/>
          <w:i/>
          <w:lang w:val="it-CH"/>
        </w:rPr>
      </w:pPr>
      <w:r w:rsidRPr="00FA45CB">
        <w:rPr>
          <w:rFonts w:cs="Arial"/>
          <w:b/>
          <w:i/>
          <w:lang w:val="it-CH"/>
        </w:rPr>
        <w:t>Nome ufficio capofila 1</w:t>
      </w:r>
    </w:p>
    <w:p w:rsidR="00E00413" w:rsidRPr="00FA45CB" w:rsidRDefault="00E00413" w:rsidP="00E00413">
      <w:pPr>
        <w:pStyle w:val="Paragrafoelenco"/>
        <w:numPr>
          <w:ilvl w:val="0"/>
          <w:numId w:val="33"/>
        </w:numPr>
        <w:rPr>
          <w:rFonts w:cs="Arial"/>
          <w:b/>
          <w:i/>
          <w:lang w:val="it-CH"/>
        </w:rPr>
      </w:pPr>
      <w:r w:rsidRPr="00FA45CB">
        <w:rPr>
          <w:rFonts w:cs="Arial"/>
          <w:b/>
          <w:i/>
          <w:lang w:val="it-CH"/>
        </w:rPr>
        <w:t>Nome ufficio 2</w:t>
      </w:r>
    </w:p>
    <w:p w:rsidR="00E00413" w:rsidRPr="00FA45CB" w:rsidRDefault="00E00413" w:rsidP="00E00413">
      <w:pPr>
        <w:pStyle w:val="Paragrafoelenco"/>
        <w:numPr>
          <w:ilvl w:val="0"/>
          <w:numId w:val="33"/>
        </w:numPr>
        <w:rPr>
          <w:rFonts w:cs="Arial"/>
          <w:b/>
          <w:i/>
          <w:szCs w:val="20"/>
          <w:lang w:val="it-CH"/>
        </w:rPr>
      </w:pPr>
      <w:r w:rsidRPr="00FA45CB">
        <w:rPr>
          <w:rFonts w:cs="Arial"/>
          <w:b/>
          <w:i/>
          <w:lang w:val="it-CH"/>
        </w:rPr>
        <w:t>Nome ufficio 3</w:t>
      </w:r>
    </w:p>
    <w:p w:rsidR="00E00413" w:rsidRPr="00FA45CB" w:rsidRDefault="00E00413" w:rsidP="00E00413">
      <w:pPr>
        <w:pStyle w:val="Paragrafoelenco"/>
        <w:numPr>
          <w:ilvl w:val="0"/>
          <w:numId w:val="33"/>
        </w:numPr>
        <w:rPr>
          <w:rFonts w:cs="Arial"/>
          <w:b/>
          <w:i/>
          <w:szCs w:val="20"/>
          <w:lang w:val="it-CH"/>
        </w:rPr>
      </w:pPr>
      <w:r w:rsidRPr="00FA45CB">
        <w:rPr>
          <w:rFonts w:cs="Arial"/>
          <w:b/>
          <w:i/>
          <w:lang w:val="it-CH"/>
        </w:rPr>
        <w:t>Nome u</w:t>
      </w:r>
      <w:r w:rsidRPr="00FA45CB">
        <w:rPr>
          <w:rFonts w:cs="Arial"/>
          <w:b/>
          <w:i/>
          <w:szCs w:val="20"/>
          <w:lang w:val="it-CH"/>
        </w:rPr>
        <w:t>fficio 4</w:t>
      </w:r>
    </w:p>
    <w:p w:rsidR="00E00413" w:rsidRPr="00FA45CB" w:rsidRDefault="00E00413" w:rsidP="00E00413">
      <w:pPr>
        <w:rPr>
          <w:rFonts w:cs="Arial"/>
          <w:b/>
          <w:i/>
          <w:sz w:val="20"/>
          <w:lang w:val="it-CH"/>
        </w:rPr>
      </w:pPr>
    </w:p>
    <w:p w:rsidR="00E00413" w:rsidRPr="00FA45CB" w:rsidRDefault="00E00413" w:rsidP="00E00413">
      <w:pPr>
        <w:rPr>
          <w:rFonts w:cs="Arial"/>
          <w:sz w:val="20"/>
          <w:lang w:val="it-CH"/>
        </w:rPr>
      </w:pPr>
      <w:r w:rsidRPr="00FA45CB">
        <w:rPr>
          <w:rFonts w:cs="Arial"/>
          <w:sz w:val="20"/>
          <w:lang w:val="it-CH"/>
        </w:rPr>
        <w:t>Dichiarano di essersi costituite in CONSORZIO sotto la forma giuridica della società semplice ai sensi degli articoli 530 e seguenti del CO per lo svolgimento del seguente incarico:</w:t>
      </w:r>
    </w:p>
    <w:p w:rsidR="00E00413" w:rsidRPr="00FA45CB" w:rsidRDefault="00E00413" w:rsidP="00E00413">
      <w:pPr>
        <w:rPr>
          <w:rFonts w:cs="Arial"/>
          <w:i/>
          <w:sz w:val="20"/>
          <w:lang w:val="it-CH"/>
        </w:rPr>
      </w:pPr>
    </w:p>
    <w:p w:rsidR="00E00413" w:rsidRPr="00FA45CB" w:rsidRDefault="00E00413" w:rsidP="00E00413">
      <w:pPr>
        <w:rPr>
          <w:rFonts w:cs="Arial"/>
          <w:b/>
          <w:i/>
          <w:sz w:val="20"/>
          <w:lang w:val="it-CH"/>
        </w:rPr>
      </w:pPr>
      <w:r w:rsidRPr="00FA45CB">
        <w:rPr>
          <w:rFonts w:cs="Arial"/>
          <w:b/>
          <w:i/>
          <w:sz w:val="20"/>
          <w:lang w:val="it-CH"/>
        </w:rPr>
        <w:t>Prestazioni di pianificazione</w:t>
      </w:r>
    </w:p>
    <w:p w:rsidR="00E00413" w:rsidRPr="00FA45CB" w:rsidRDefault="00E00413" w:rsidP="00E00413">
      <w:pPr>
        <w:rPr>
          <w:rFonts w:cs="Arial"/>
          <w:b/>
          <w:i/>
          <w:sz w:val="20"/>
          <w:lang w:val="it-CH"/>
        </w:rPr>
      </w:pPr>
      <w:r w:rsidRPr="00FA45CB">
        <w:rPr>
          <w:rFonts w:cs="Arial"/>
          <w:b/>
          <w:i/>
          <w:sz w:val="20"/>
          <w:lang w:val="it-CH"/>
        </w:rPr>
        <w:t>Concorso ingegneria civile</w:t>
      </w:r>
    </w:p>
    <w:p w:rsidR="00E00413" w:rsidRPr="00FA45CB" w:rsidRDefault="00E00413" w:rsidP="00E00413">
      <w:pPr>
        <w:rPr>
          <w:rFonts w:cs="Arial"/>
          <w:b/>
          <w:i/>
          <w:sz w:val="20"/>
          <w:lang w:val="it-CH"/>
        </w:rPr>
      </w:pPr>
      <w:r w:rsidRPr="00302FCF">
        <w:rPr>
          <w:rFonts w:cs="Arial"/>
          <w:b/>
          <w:i/>
          <w:sz w:val="20"/>
          <w:lang w:val="it-CH"/>
        </w:rPr>
        <w:t xml:space="preserve">N2 EP </w:t>
      </w:r>
      <w:r w:rsidR="000A4AA9">
        <w:rPr>
          <w:rFonts w:cs="Arial"/>
          <w:b/>
          <w:i/>
          <w:sz w:val="20"/>
          <w:lang w:val="it-CH"/>
        </w:rPr>
        <w:t>18</w:t>
      </w:r>
      <w:r w:rsidRPr="00302FCF">
        <w:rPr>
          <w:rFonts w:cs="Arial"/>
          <w:b/>
          <w:i/>
          <w:sz w:val="20"/>
          <w:lang w:val="it-CH"/>
        </w:rPr>
        <w:t xml:space="preserve"> </w:t>
      </w:r>
      <w:r w:rsidR="000A4AA9">
        <w:rPr>
          <w:rFonts w:cs="Arial"/>
          <w:b/>
          <w:i/>
          <w:sz w:val="20"/>
          <w:lang w:val="it-CH"/>
        </w:rPr>
        <w:t>Balerna</w:t>
      </w:r>
      <w:r w:rsidR="00FA45CB">
        <w:rPr>
          <w:rFonts w:cs="Arial"/>
          <w:b/>
          <w:i/>
          <w:sz w:val="20"/>
          <w:lang w:val="it-CH"/>
        </w:rPr>
        <w:t>, prestazioni di supporto al Committente</w:t>
      </w:r>
      <w:r w:rsidRPr="00FA45CB">
        <w:rPr>
          <w:rFonts w:cs="Arial"/>
          <w:b/>
          <w:i/>
          <w:sz w:val="20"/>
          <w:lang w:val="it-CH"/>
        </w:rPr>
        <w:t>.</w:t>
      </w:r>
    </w:p>
    <w:p w:rsidR="00E00413" w:rsidRPr="00FA45CB" w:rsidRDefault="00E00413" w:rsidP="00E00413">
      <w:pPr>
        <w:rPr>
          <w:rFonts w:cs="Arial"/>
          <w:i/>
          <w:sz w:val="20"/>
          <w:lang w:val="it-CH"/>
        </w:rPr>
      </w:pPr>
    </w:p>
    <w:p w:rsidR="00E00413" w:rsidRPr="00FA45CB" w:rsidRDefault="00E00413" w:rsidP="00E00413">
      <w:pPr>
        <w:rPr>
          <w:rFonts w:cs="Arial"/>
          <w:sz w:val="20"/>
          <w:lang w:val="it-CH" w:eastAsia="it-IT"/>
        </w:rPr>
      </w:pPr>
      <w:r w:rsidRPr="00FA45CB">
        <w:rPr>
          <w:rFonts w:cs="Arial"/>
          <w:sz w:val="20"/>
          <w:lang w:val="it-CH"/>
        </w:rPr>
        <w:t>Denominazione e indirizzo del CONSORZIO:</w:t>
      </w:r>
    </w:p>
    <w:p w:rsidR="00E00413" w:rsidRPr="00FA45CB" w:rsidRDefault="00E00413" w:rsidP="00E00413">
      <w:pPr>
        <w:rPr>
          <w:rFonts w:cs="Arial"/>
          <w:b/>
          <w:i/>
          <w:sz w:val="20"/>
          <w:lang w:val="it-CH"/>
        </w:rPr>
      </w:pPr>
    </w:p>
    <w:p w:rsidR="00E00413" w:rsidRPr="00FA45CB" w:rsidRDefault="00E00413" w:rsidP="00E00413">
      <w:pPr>
        <w:rPr>
          <w:rFonts w:cs="Arial"/>
          <w:b/>
          <w:i/>
          <w:sz w:val="20"/>
          <w:lang w:val="it-CH"/>
        </w:rPr>
      </w:pPr>
      <w:r w:rsidRPr="00FA45CB">
        <w:rPr>
          <w:rFonts w:cs="Arial"/>
          <w:b/>
          <w:i/>
          <w:sz w:val="20"/>
          <w:lang w:val="it-CH"/>
        </w:rPr>
        <w:t>Nome del consorzio</w:t>
      </w:r>
    </w:p>
    <w:p w:rsidR="00E00413" w:rsidRPr="00FA45CB" w:rsidRDefault="00E00413" w:rsidP="00E00413">
      <w:pPr>
        <w:rPr>
          <w:rFonts w:cs="Arial"/>
          <w:i/>
          <w:sz w:val="20"/>
          <w:lang w:val="it-CH"/>
        </w:rPr>
      </w:pPr>
      <w:r w:rsidRPr="00FA45CB">
        <w:rPr>
          <w:rFonts w:cs="Arial"/>
          <w:i/>
          <w:sz w:val="20"/>
          <w:lang w:val="it-CH"/>
        </w:rPr>
        <w:t>c/o ufficio capofila</w:t>
      </w:r>
    </w:p>
    <w:p w:rsidR="00E00413" w:rsidRPr="00FA45CB" w:rsidRDefault="00E00413" w:rsidP="00E00413">
      <w:pPr>
        <w:rPr>
          <w:rFonts w:cs="Arial"/>
          <w:i/>
          <w:sz w:val="20"/>
          <w:lang w:val="it-CH"/>
        </w:rPr>
      </w:pPr>
      <w:r w:rsidRPr="00FA45CB">
        <w:rPr>
          <w:rFonts w:cs="Arial"/>
          <w:i/>
          <w:sz w:val="20"/>
          <w:lang w:val="it-CH"/>
        </w:rPr>
        <w:t>Indirizzo</w:t>
      </w:r>
    </w:p>
    <w:p w:rsidR="00E00413" w:rsidRPr="00FA45CB" w:rsidRDefault="00E00413" w:rsidP="00E00413">
      <w:pPr>
        <w:rPr>
          <w:rFonts w:cs="Arial"/>
          <w:i/>
          <w:sz w:val="20"/>
          <w:lang w:val="it-CH"/>
        </w:rPr>
      </w:pPr>
      <w:r w:rsidRPr="00FA45CB">
        <w:rPr>
          <w:rFonts w:cs="Arial"/>
          <w:i/>
          <w:sz w:val="20"/>
          <w:lang w:val="it-CH"/>
        </w:rPr>
        <w:t>NAP, Luogo</w:t>
      </w:r>
    </w:p>
    <w:p w:rsidR="00E00413" w:rsidRPr="00FA45CB" w:rsidRDefault="00E00413" w:rsidP="00E00413">
      <w:pPr>
        <w:rPr>
          <w:rFonts w:cs="Arial"/>
          <w:i/>
          <w:sz w:val="20"/>
          <w:lang w:val="it-C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3"/>
        <w:gridCol w:w="3275"/>
        <w:gridCol w:w="2716"/>
      </w:tblGrid>
      <w:tr w:rsidR="00E00413" w:rsidRPr="00FA45CB" w:rsidTr="003B4E91">
        <w:tc>
          <w:tcPr>
            <w:tcW w:w="1960" w:type="pct"/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Ditta / Studio d’ingegneria</w:t>
            </w:r>
          </w:p>
        </w:tc>
        <w:tc>
          <w:tcPr>
            <w:tcW w:w="1662" w:type="pct"/>
            <w:shd w:val="clear" w:color="auto" w:fill="auto"/>
            <w:vAlign w:val="center"/>
          </w:tcPr>
          <w:p w:rsidR="00E00413" w:rsidRPr="00FA45CB" w:rsidRDefault="00E00413" w:rsidP="003B4E91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% di partecipazione all’interno</w:t>
            </w:r>
          </w:p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del consorzio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Impresa/studio capofila</w:t>
            </w:r>
          </w:p>
        </w:tc>
      </w:tr>
      <w:tr w:rsidR="00E00413" w:rsidRPr="00FA45CB" w:rsidTr="003B4E91">
        <w:trPr>
          <w:trHeight w:val="284"/>
        </w:trPr>
        <w:tc>
          <w:tcPr>
            <w:tcW w:w="19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Ufficio capofila 1</w:t>
            </w:r>
          </w:p>
        </w:tc>
        <w:tc>
          <w:tcPr>
            <w:tcW w:w="16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%</w:t>
            </w:r>
          </w:p>
        </w:tc>
        <w:tc>
          <w:tcPr>
            <w:tcW w:w="137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Studio capofila</w:t>
            </w:r>
          </w:p>
        </w:tc>
      </w:tr>
      <w:tr w:rsidR="00E00413" w:rsidRPr="00FA45CB" w:rsidTr="003B4E91">
        <w:trPr>
          <w:trHeight w:val="284"/>
        </w:trPr>
        <w:tc>
          <w:tcPr>
            <w:tcW w:w="1960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Ufficio 2</w:t>
            </w:r>
          </w:p>
        </w:tc>
        <w:tc>
          <w:tcPr>
            <w:tcW w:w="166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%</w:t>
            </w:r>
          </w:p>
        </w:tc>
        <w:tc>
          <w:tcPr>
            <w:tcW w:w="137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Studio membro</w:t>
            </w:r>
          </w:p>
        </w:tc>
      </w:tr>
      <w:tr w:rsidR="00E00413" w:rsidRPr="00FA45CB" w:rsidTr="003B4E91">
        <w:trPr>
          <w:trHeight w:val="284"/>
        </w:trPr>
        <w:tc>
          <w:tcPr>
            <w:tcW w:w="1960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Ufficio 3</w:t>
            </w:r>
          </w:p>
        </w:tc>
        <w:tc>
          <w:tcPr>
            <w:tcW w:w="166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%</w:t>
            </w:r>
          </w:p>
        </w:tc>
        <w:tc>
          <w:tcPr>
            <w:tcW w:w="137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Studio membro</w:t>
            </w:r>
          </w:p>
        </w:tc>
      </w:tr>
      <w:tr w:rsidR="00E00413" w:rsidRPr="00FA45CB" w:rsidTr="003B4E91">
        <w:trPr>
          <w:trHeight w:val="284"/>
        </w:trPr>
        <w:tc>
          <w:tcPr>
            <w:tcW w:w="19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Ufficio 4</w:t>
            </w:r>
          </w:p>
        </w:tc>
        <w:tc>
          <w:tcPr>
            <w:tcW w:w="16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%</w:t>
            </w:r>
          </w:p>
        </w:tc>
        <w:tc>
          <w:tcPr>
            <w:tcW w:w="1378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00413" w:rsidRPr="00FA45CB" w:rsidRDefault="00E00413" w:rsidP="003B4E91">
            <w:pPr>
              <w:jc w:val="center"/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Studio membro</w:t>
            </w:r>
          </w:p>
        </w:tc>
      </w:tr>
    </w:tbl>
    <w:p w:rsidR="00E00413" w:rsidRPr="00FA45CB" w:rsidRDefault="00E00413" w:rsidP="00E00413">
      <w:pPr>
        <w:rPr>
          <w:rFonts w:cs="Arial"/>
          <w:sz w:val="20"/>
          <w:lang w:val="it-CH"/>
        </w:rPr>
      </w:pPr>
    </w:p>
    <w:p w:rsidR="00E00413" w:rsidRPr="00FA45CB" w:rsidRDefault="00E00413" w:rsidP="00E00413">
      <w:pPr>
        <w:rPr>
          <w:rFonts w:cs="Arial"/>
          <w:sz w:val="20"/>
          <w:lang w:val="it-CH"/>
        </w:rPr>
      </w:pPr>
      <w:r w:rsidRPr="00FA45CB">
        <w:rPr>
          <w:rFonts w:cs="Arial"/>
          <w:sz w:val="20"/>
          <w:lang w:val="it-CH"/>
        </w:rPr>
        <w:t>Le ditte consorziate dichiarano altresì di essere responsabili sia singolarmente che solidalmente nei confronti del Committente.</w:t>
      </w:r>
    </w:p>
    <w:p w:rsidR="00E00413" w:rsidRPr="00FA45CB" w:rsidRDefault="00E00413" w:rsidP="00E00413">
      <w:pPr>
        <w:rPr>
          <w:rFonts w:cs="Arial"/>
          <w:sz w:val="20"/>
          <w:lang w:val="it-CH"/>
        </w:rPr>
      </w:pPr>
      <w:r w:rsidRPr="00FA45CB">
        <w:rPr>
          <w:rFonts w:cs="Arial"/>
          <w:sz w:val="20"/>
          <w:lang w:val="it-CH"/>
        </w:rPr>
        <w:t xml:space="preserve">Il ruolo di capofila del consorzio, la responsabilità tecnica e la responsabilità amministrativa del mandato vengono assunti dallo studio </w:t>
      </w:r>
      <w:r w:rsidRPr="00FA45CB">
        <w:rPr>
          <w:rFonts w:cs="Arial"/>
          <w:i/>
          <w:sz w:val="20"/>
          <w:lang w:val="it-CH"/>
        </w:rPr>
        <w:t>nome dell’ufficio capofila 1</w:t>
      </w:r>
      <w:r w:rsidRPr="00FA45CB">
        <w:rPr>
          <w:rFonts w:cs="Arial"/>
          <w:sz w:val="20"/>
          <w:lang w:val="it-CH"/>
        </w:rPr>
        <w:t>.</w:t>
      </w:r>
    </w:p>
    <w:p w:rsidR="00E00413" w:rsidRPr="00FA45CB" w:rsidRDefault="00E00413" w:rsidP="00E00413">
      <w:pPr>
        <w:rPr>
          <w:rFonts w:cs="Arial"/>
          <w:sz w:val="20"/>
          <w:lang w:val="it-CH"/>
        </w:rPr>
      </w:pPr>
      <w:r w:rsidRPr="00FA45CB">
        <w:rPr>
          <w:rFonts w:cs="Arial"/>
          <w:sz w:val="20"/>
          <w:lang w:val="it-CH"/>
        </w:rPr>
        <w:t xml:space="preserve">Con il presente atto, gli studi consorziati conferiscono alla società </w:t>
      </w:r>
      <w:r w:rsidRPr="00FA45CB">
        <w:rPr>
          <w:rFonts w:cs="Arial"/>
          <w:i/>
          <w:sz w:val="20"/>
          <w:lang w:val="it-CH"/>
        </w:rPr>
        <w:t>nome dell’ufficio capofila 1</w:t>
      </w:r>
      <w:r w:rsidRPr="00FA45CB">
        <w:rPr>
          <w:rFonts w:cs="Arial"/>
          <w:sz w:val="20"/>
          <w:lang w:val="it-CH"/>
        </w:rPr>
        <w:t xml:space="preserve"> il diritto di rappresentanza per la presente offerta (diritto di firma secondo il registro di commercio).</w:t>
      </w:r>
    </w:p>
    <w:p w:rsidR="00E00413" w:rsidRPr="00FA45CB" w:rsidRDefault="00E00413" w:rsidP="00E00413">
      <w:pPr>
        <w:rPr>
          <w:rFonts w:cs="Arial"/>
          <w:sz w:val="20"/>
          <w:lang w:val="it-C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00413" w:rsidRPr="00FA45CB" w:rsidTr="003B4E91">
        <w:tc>
          <w:tcPr>
            <w:tcW w:w="4889" w:type="dxa"/>
            <w:shd w:val="clear" w:color="auto" w:fill="auto"/>
          </w:tcPr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Per la ditta: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b/>
                <w:i/>
                <w:sz w:val="20"/>
                <w:lang w:val="it-CH"/>
              </w:rPr>
            </w:pPr>
            <w:r w:rsidRPr="00FA45CB">
              <w:rPr>
                <w:rFonts w:cs="Arial"/>
                <w:b/>
                <w:i/>
                <w:sz w:val="20"/>
                <w:lang w:val="it-CH"/>
              </w:rPr>
              <w:t>Ufficio capofila 1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b/>
                <w:sz w:val="20"/>
                <w:lang w:val="it-CH"/>
              </w:rPr>
            </w:pP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Firme: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.....................................................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i/>
                <w:sz w:val="16"/>
                <w:lang w:val="it-CH"/>
              </w:rPr>
            </w:pPr>
            <w:r w:rsidRPr="00FA45CB">
              <w:rPr>
                <w:rFonts w:cs="Arial"/>
                <w:i/>
                <w:sz w:val="16"/>
                <w:lang w:val="it-CH"/>
              </w:rPr>
              <w:t>Nome e cognome</w:t>
            </w:r>
          </w:p>
          <w:p w:rsidR="00E00413" w:rsidRPr="00FA45CB" w:rsidRDefault="00E00413" w:rsidP="003B4E91">
            <w:pPr>
              <w:rPr>
                <w:rFonts w:cs="Arial"/>
                <w:sz w:val="20"/>
                <w:lang w:val="it-CH"/>
              </w:rPr>
            </w:pPr>
          </w:p>
        </w:tc>
        <w:tc>
          <w:tcPr>
            <w:tcW w:w="4889" w:type="dxa"/>
            <w:shd w:val="clear" w:color="auto" w:fill="auto"/>
          </w:tcPr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Per la ditta: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b/>
                <w:i/>
                <w:sz w:val="20"/>
                <w:lang w:val="it-CH"/>
              </w:rPr>
            </w:pPr>
            <w:r w:rsidRPr="00FA45CB">
              <w:rPr>
                <w:rFonts w:cs="Arial"/>
                <w:b/>
                <w:i/>
                <w:sz w:val="20"/>
                <w:lang w:val="it-CH"/>
              </w:rPr>
              <w:t>Ufficio 2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b/>
                <w:sz w:val="20"/>
                <w:lang w:val="it-CH"/>
              </w:rPr>
            </w:pP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Firme: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.....................................................</w:t>
            </w:r>
          </w:p>
          <w:p w:rsidR="00E00413" w:rsidRPr="00FA45CB" w:rsidRDefault="00E00413" w:rsidP="00E00413">
            <w:pPr>
              <w:tabs>
                <w:tab w:val="left" w:pos="5580"/>
              </w:tabs>
              <w:rPr>
                <w:rFonts w:cs="Arial"/>
                <w:i/>
                <w:sz w:val="16"/>
                <w:lang w:val="it-CH"/>
              </w:rPr>
            </w:pPr>
            <w:r w:rsidRPr="00FA45CB">
              <w:rPr>
                <w:rFonts w:cs="Arial"/>
                <w:i/>
                <w:sz w:val="16"/>
                <w:lang w:val="it-CH"/>
              </w:rPr>
              <w:t>Nome e cognome</w:t>
            </w:r>
          </w:p>
          <w:p w:rsidR="00E00413" w:rsidRPr="00FA45CB" w:rsidRDefault="00E00413" w:rsidP="003B4E91">
            <w:pPr>
              <w:rPr>
                <w:rFonts w:cs="Arial"/>
                <w:sz w:val="20"/>
                <w:lang w:val="it-CH"/>
              </w:rPr>
            </w:pPr>
          </w:p>
        </w:tc>
      </w:tr>
      <w:tr w:rsidR="00E00413" w:rsidRPr="00FA45CB" w:rsidTr="003B4E91">
        <w:tc>
          <w:tcPr>
            <w:tcW w:w="4889" w:type="dxa"/>
            <w:shd w:val="clear" w:color="auto" w:fill="auto"/>
          </w:tcPr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16"/>
                <w:szCs w:val="16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Per la ditta: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b/>
                <w:i/>
                <w:sz w:val="20"/>
                <w:lang w:val="it-CH"/>
              </w:rPr>
              <w:t>Ufficio 3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Firma: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.....................................................</w:t>
            </w:r>
          </w:p>
          <w:p w:rsidR="00E00413" w:rsidRPr="00FA45CB" w:rsidRDefault="00E00413" w:rsidP="00E00413">
            <w:pPr>
              <w:tabs>
                <w:tab w:val="left" w:pos="5580"/>
              </w:tabs>
              <w:rPr>
                <w:rFonts w:cs="Arial"/>
                <w:i/>
                <w:sz w:val="16"/>
                <w:lang w:val="it-CH"/>
              </w:rPr>
            </w:pPr>
            <w:r w:rsidRPr="00FA45CB">
              <w:rPr>
                <w:rFonts w:cs="Arial"/>
                <w:i/>
                <w:sz w:val="16"/>
                <w:lang w:val="it-CH"/>
              </w:rPr>
              <w:t>Nome e cognome</w:t>
            </w:r>
          </w:p>
          <w:p w:rsidR="00E00413" w:rsidRPr="00FA45CB" w:rsidRDefault="00E00413" w:rsidP="003B4E91">
            <w:pPr>
              <w:rPr>
                <w:rFonts w:cs="Arial"/>
                <w:sz w:val="20"/>
                <w:lang w:val="it-CH"/>
              </w:rPr>
            </w:pPr>
          </w:p>
        </w:tc>
        <w:tc>
          <w:tcPr>
            <w:tcW w:w="4889" w:type="dxa"/>
            <w:shd w:val="clear" w:color="auto" w:fill="auto"/>
          </w:tcPr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16"/>
                <w:szCs w:val="16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Per la ditta: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b/>
                <w:i/>
                <w:sz w:val="20"/>
                <w:lang w:val="it-CH"/>
              </w:rPr>
              <w:t>Ufficio 4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Firma: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sz w:val="20"/>
                <w:lang w:val="it-CH"/>
              </w:rPr>
            </w:pPr>
            <w:r w:rsidRPr="00FA45CB">
              <w:rPr>
                <w:rFonts w:cs="Arial"/>
                <w:sz w:val="20"/>
                <w:lang w:val="it-CH"/>
              </w:rPr>
              <w:t>.....................................................</w:t>
            </w:r>
          </w:p>
          <w:p w:rsidR="00E00413" w:rsidRPr="00FA45CB" w:rsidRDefault="00E00413" w:rsidP="003B4E91">
            <w:pPr>
              <w:tabs>
                <w:tab w:val="left" w:pos="5580"/>
              </w:tabs>
              <w:rPr>
                <w:rFonts w:cs="Arial"/>
                <w:i/>
                <w:sz w:val="16"/>
                <w:lang w:val="it-CH"/>
              </w:rPr>
            </w:pPr>
            <w:r w:rsidRPr="00FA45CB">
              <w:rPr>
                <w:rFonts w:cs="Arial"/>
                <w:i/>
                <w:sz w:val="16"/>
                <w:lang w:val="it-CH"/>
              </w:rPr>
              <w:t>Nome e cognome</w:t>
            </w:r>
            <w:r w:rsidRPr="00FA45CB">
              <w:rPr>
                <w:rFonts w:cs="Arial"/>
                <w:i/>
                <w:sz w:val="16"/>
                <w:lang w:val="it-CH"/>
              </w:rPr>
              <w:tab/>
            </w:r>
          </w:p>
          <w:p w:rsidR="00E00413" w:rsidRPr="00FA45CB" w:rsidRDefault="00E00413" w:rsidP="003B4E91">
            <w:pPr>
              <w:rPr>
                <w:rFonts w:cs="Arial"/>
                <w:sz w:val="20"/>
                <w:lang w:val="it-CH"/>
              </w:rPr>
            </w:pPr>
          </w:p>
        </w:tc>
      </w:tr>
    </w:tbl>
    <w:p w:rsidR="00E00413" w:rsidRPr="00FA45CB" w:rsidRDefault="00E00413" w:rsidP="00E00413">
      <w:pPr>
        <w:tabs>
          <w:tab w:val="left" w:pos="5580"/>
        </w:tabs>
        <w:rPr>
          <w:rFonts w:cs="Arial"/>
          <w:sz w:val="20"/>
          <w:lang w:val="it-CH"/>
        </w:rPr>
      </w:pPr>
    </w:p>
    <w:p w:rsidR="00FD35FE" w:rsidRPr="00FA45CB" w:rsidRDefault="00302FCF" w:rsidP="00E00413">
      <w:pPr>
        <w:tabs>
          <w:tab w:val="left" w:pos="5580"/>
        </w:tabs>
        <w:jc w:val="right"/>
        <w:rPr>
          <w:rFonts w:ascii="ArialMT" w:hAnsi="ArialMT" w:cs="ArialMT"/>
          <w:lang w:val="it-CH" w:eastAsia="it-IT"/>
        </w:rPr>
      </w:pPr>
      <w:r w:rsidRPr="00302FCF">
        <w:rPr>
          <w:rFonts w:cs="Arial"/>
          <w:sz w:val="20"/>
          <w:lang w:val="it-CH"/>
        </w:rPr>
        <w:t>Luogo</w:t>
      </w:r>
      <w:r w:rsidR="00E00413" w:rsidRPr="00302FCF">
        <w:rPr>
          <w:rFonts w:cs="Arial"/>
          <w:sz w:val="20"/>
          <w:lang w:val="it-CH"/>
        </w:rPr>
        <w:t xml:space="preserve">, </w:t>
      </w:r>
      <w:r w:rsidRPr="00302FCF">
        <w:rPr>
          <w:rFonts w:cs="Arial"/>
          <w:sz w:val="20"/>
          <w:lang w:val="it-CH"/>
        </w:rPr>
        <w:t>data</w:t>
      </w:r>
      <w:r w:rsidR="00E00413" w:rsidRPr="00302FCF">
        <w:rPr>
          <w:rFonts w:cs="Arial"/>
          <w:sz w:val="20"/>
          <w:lang w:val="it-CH"/>
        </w:rPr>
        <w:t xml:space="preserve"> </w:t>
      </w:r>
      <w:r w:rsidR="00FD35FE" w:rsidRPr="00FA45CB">
        <w:rPr>
          <w:rFonts w:ascii="ArialMT" w:hAnsi="ArialMT" w:cs="ArialMT"/>
          <w:lang w:val="it-CH" w:eastAsia="it-IT"/>
        </w:rPr>
        <w:br w:type="page"/>
      </w:r>
    </w:p>
    <w:p w:rsidR="00FD35FE" w:rsidRPr="00FA45CB" w:rsidRDefault="00FD35FE" w:rsidP="00FD35FE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  <w:r w:rsidRPr="00FA45CB">
        <w:rPr>
          <w:rFonts w:cs="Arial"/>
          <w:b/>
          <w:bCs/>
          <w:sz w:val="24"/>
          <w:szCs w:val="24"/>
          <w:lang w:val="it-CH" w:eastAsia="it-IT"/>
        </w:rPr>
        <w:lastRenderedPageBreak/>
        <w:t>3</w:t>
      </w:r>
      <w:r w:rsidRPr="00FA45CB">
        <w:rPr>
          <w:rFonts w:cs="Arial"/>
          <w:b/>
          <w:bCs/>
          <w:sz w:val="24"/>
          <w:szCs w:val="24"/>
          <w:lang w:val="it-CH" w:eastAsia="it-IT"/>
        </w:rPr>
        <w:tab/>
        <w:t>Indicazioni per la valutazione delle capacità economiche e finanziarie</w:t>
      </w:r>
      <w:r w:rsidR="00C77A6F">
        <w:rPr>
          <w:rFonts w:cs="Arial"/>
          <w:b/>
          <w:bCs/>
          <w:sz w:val="24"/>
          <w:szCs w:val="24"/>
          <w:lang w:val="it-CH" w:eastAsia="it-IT"/>
        </w:rPr>
        <w:t xml:space="preserve"> (CI 5)</w:t>
      </w:r>
    </w:p>
    <w:p w:rsidR="00FD35FE" w:rsidRPr="00FA45CB" w:rsidRDefault="00FD35FE" w:rsidP="00FD35FE">
      <w:pPr>
        <w:rPr>
          <w:lang w:val="it-CH"/>
        </w:rPr>
      </w:pPr>
    </w:p>
    <w:p w:rsidR="00FD35FE" w:rsidRPr="00FA45CB" w:rsidRDefault="00FD35FE" w:rsidP="00FD35FE">
      <w:pPr>
        <w:rPr>
          <w:lang w:val="it-CH"/>
        </w:rPr>
      </w:pPr>
    </w:p>
    <w:p w:rsidR="00FD35FE" w:rsidRPr="00FA45CB" w:rsidRDefault="00FD35FE" w:rsidP="00FD35FE">
      <w:pPr>
        <w:rPr>
          <w:rFonts w:ascii="Arial-BoldMT" w:hAnsi="Arial-BoldMT" w:cs="Arial-BoldMT"/>
          <w:b/>
          <w:bCs/>
          <w:lang w:val="it-CH" w:eastAsia="it-IT"/>
        </w:rPr>
      </w:pPr>
      <w:r w:rsidRPr="00FA45CB">
        <w:rPr>
          <w:rFonts w:ascii="Arial-BoldMT" w:hAnsi="Arial-BoldMT" w:cs="Arial-BoldMT"/>
          <w:b/>
          <w:bCs/>
          <w:lang w:val="it-CH" w:eastAsia="it-IT"/>
        </w:rPr>
        <w:t xml:space="preserve">Fatturato annuo </w:t>
      </w:r>
      <w:r w:rsidRPr="00302FCF">
        <w:rPr>
          <w:rFonts w:ascii="Arial-BoldMT" w:hAnsi="Arial-BoldMT" w:cs="Arial-BoldMT"/>
          <w:b/>
          <w:bCs/>
          <w:lang w:val="it-CH" w:eastAsia="it-IT"/>
        </w:rPr>
        <w:t>201</w:t>
      </w:r>
      <w:r w:rsidR="000242DF">
        <w:rPr>
          <w:rFonts w:ascii="Arial-BoldMT" w:hAnsi="Arial-BoldMT" w:cs="Arial-BoldMT"/>
          <w:b/>
          <w:bCs/>
          <w:lang w:val="it-CH" w:eastAsia="it-IT"/>
        </w:rPr>
        <w:t>8</w:t>
      </w:r>
      <w:r w:rsidRPr="00FA45CB">
        <w:rPr>
          <w:rFonts w:ascii="Arial-BoldMT" w:hAnsi="Arial-BoldMT" w:cs="Arial-BoldMT"/>
          <w:b/>
          <w:bCs/>
          <w:lang w:val="it-CH" w:eastAsia="it-IT"/>
        </w:rPr>
        <w:t xml:space="preserve"> per ufficio singolo o per ciascun partner del consorzio:</w:t>
      </w:r>
    </w:p>
    <w:p w:rsidR="00FD35FE" w:rsidRPr="00FA45CB" w:rsidRDefault="00FD35FE" w:rsidP="00FD35FE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CH" w:eastAsia="it-IT"/>
        </w:rPr>
      </w:pP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Cs w:val="22"/>
          <w:lang w:val="it-CH" w:eastAsia="it-IT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capofila 1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Cs w:val="22"/>
          <w:lang w:val="it-CH" w:eastAsia="it-IT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2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3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4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5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</w:p>
    <w:p w:rsidR="00FD35FE" w:rsidRPr="00FA45CB" w:rsidRDefault="00FD35FE" w:rsidP="00FD35FE">
      <w:pPr>
        <w:autoSpaceDE w:val="0"/>
        <w:autoSpaceDN w:val="0"/>
        <w:adjustRightInd w:val="0"/>
        <w:spacing w:before="120" w:line="280" w:lineRule="atLeast"/>
        <w:jc w:val="left"/>
        <w:rPr>
          <w:szCs w:val="22"/>
          <w:highlight w:val="green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ab/>
      </w:r>
      <w:r w:rsidRPr="00FA45CB">
        <w:rPr>
          <w:rFonts w:ascii="ArialMT" w:hAnsi="ArialMT" w:cs="ArialMT"/>
          <w:szCs w:val="22"/>
          <w:lang w:val="it-CH" w:eastAsia="it-IT"/>
        </w:rPr>
        <w:tab/>
      </w:r>
      <w:r w:rsidRPr="00FA45CB">
        <w:rPr>
          <w:rFonts w:ascii="ArialMT" w:hAnsi="ArialMT" w:cs="ArialMT"/>
          <w:szCs w:val="22"/>
          <w:lang w:val="it-CH" w:eastAsia="it-IT"/>
        </w:rPr>
        <w:tab/>
      </w:r>
      <w:r w:rsidRPr="00FA45CB">
        <w:rPr>
          <w:rFonts w:ascii="ArialMT" w:hAnsi="ArialMT" w:cs="ArialMT"/>
          <w:b/>
          <w:szCs w:val="22"/>
          <w:lang w:val="it-CH" w:eastAsia="it-IT"/>
        </w:rPr>
        <w:t>Totale</w:t>
      </w:r>
      <w:r w:rsidRPr="00FA45CB">
        <w:rPr>
          <w:rFonts w:ascii="ArialMT" w:hAnsi="ArialMT" w:cs="ArialMT"/>
          <w:szCs w:val="22"/>
          <w:lang w:val="it-CH" w:eastAsia="it-IT"/>
        </w:rPr>
        <w:t>: 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:rsidR="00FD35FE" w:rsidRPr="00FA45CB" w:rsidRDefault="00FD35FE" w:rsidP="00FD35FE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  <w:bookmarkStart w:id="0" w:name="_GoBack"/>
      <w:bookmarkEnd w:id="0"/>
    </w:p>
    <w:p w:rsidR="00FD35FE" w:rsidRPr="00FA45CB" w:rsidRDefault="00FD35FE" w:rsidP="00FD35FE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:rsidR="00FD35FE" w:rsidRPr="00FA45CB" w:rsidRDefault="00FD35FE" w:rsidP="00FD35FE">
      <w:pPr>
        <w:rPr>
          <w:rFonts w:ascii="Arial-BoldMT" w:hAnsi="Arial-BoldMT" w:cs="Arial-BoldMT"/>
          <w:b/>
          <w:bCs/>
          <w:lang w:val="it-CH" w:eastAsia="it-IT"/>
        </w:rPr>
      </w:pPr>
      <w:r w:rsidRPr="00FA45CB">
        <w:rPr>
          <w:rFonts w:ascii="Arial-BoldMT" w:hAnsi="Arial-BoldMT" w:cs="Arial-BoldMT"/>
          <w:b/>
          <w:bCs/>
          <w:lang w:val="it-CH" w:eastAsia="it-IT"/>
        </w:rPr>
        <w:t xml:space="preserve">Fatturato annuo </w:t>
      </w:r>
      <w:r w:rsidRPr="00302FCF">
        <w:rPr>
          <w:rFonts w:ascii="Arial-BoldMT" w:hAnsi="Arial-BoldMT" w:cs="Arial-BoldMT"/>
          <w:b/>
          <w:bCs/>
          <w:lang w:val="it-CH" w:eastAsia="it-IT"/>
        </w:rPr>
        <w:t>201</w:t>
      </w:r>
      <w:r w:rsidR="000242DF">
        <w:rPr>
          <w:rFonts w:ascii="Arial-BoldMT" w:hAnsi="Arial-BoldMT" w:cs="Arial-BoldMT"/>
          <w:b/>
          <w:bCs/>
          <w:lang w:val="it-CH" w:eastAsia="it-IT"/>
        </w:rPr>
        <w:t>7</w:t>
      </w:r>
      <w:r w:rsidRPr="00FA45CB">
        <w:rPr>
          <w:rFonts w:ascii="Arial-BoldMT" w:hAnsi="Arial-BoldMT" w:cs="Arial-BoldMT"/>
          <w:b/>
          <w:bCs/>
          <w:lang w:val="it-CH" w:eastAsia="it-IT"/>
        </w:rPr>
        <w:t xml:space="preserve"> per ufficio singolo o per ciascun partner del consorzio:</w:t>
      </w:r>
    </w:p>
    <w:p w:rsidR="00FD35FE" w:rsidRPr="00FA45CB" w:rsidRDefault="00FD35FE" w:rsidP="00FD35FE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CH" w:eastAsia="it-IT"/>
        </w:rPr>
      </w:pP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Cs w:val="22"/>
          <w:lang w:val="it-CH" w:eastAsia="it-IT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capofila 1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Cs w:val="22"/>
          <w:lang w:val="it-CH" w:eastAsia="it-IT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2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3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4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>Ufficio 5</w:t>
      </w:r>
      <w:r w:rsidRPr="00FA45CB">
        <w:rPr>
          <w:rFonts w:ascii="ArialMT" w:hAnsi="ArialMT" w:cs="ArialMT"/>
          <w:szCs w:val="22"/>
          <w:lang w:val="it-CH" w:eastAsia="it-IT"/>
        </w:rPr>
        <w:tab/>
        <w:t>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autoSpaceDE w:val="0"/>
        <w:autoSpaceDN w:val="0"/>
        <w:adjustRightInd w:val="0"/>
        <w:spacing w:before="120" w:line="280" w:lineRule="atLeast"/>
        <w:jc w:val="left"/>
        <w:rPr>
          <w:szCs w:val="22"/>
          <w:lang w:val="it-CH"/>
        </w:rPr>
      </w:pPr>
    </w:p>
    <w:p w:rsidR="00FD35FE" w:rsidRPr="00FA45CB" w:rsidRDefault="00FD35FE" w:rsidP="00FD35FE">
      <w:pPr>
        <w:autoSpaceDE w:val="0"/>
        <w:autoSpaceDN w:val="0"/>
        <w:adjustRightInd w:val="0"/>
        <w:spacing w:before="120" w:line="280" w:lineRule="atLeast"/>
        <w:jc w:val="left"/>
        <w:rPr>
          <w:szCs w:val="22"/>
          <w:highlight w:val="green"/>
          <w:lang w:val="it-CH"/>
        </w:rPr>
      </w:pPr>
      <w:r w:rsidRPr="00FA45CB">
        <w:rPr>
          <w:rFonts w:ascii="ArialMT" w:hAnsi="ArialMT" w:cs="ArialMT"/>
          <w:szCs w:val="22"/>
          <w:lang w:val="it-CH" w:eastAsia="it-IT"/>
        </w:rPr>
        <w:tab/>
      </w:r>
      <w:r w:rsidRPr="00FA45CB">
        <w:rPr>
          <w:rFonts w:ascii="ArialMT" w:hAnsi="ArialMT" w:cs="ArialMT"/>
          <w:szCs w:val="22"/>
          <w:lang w:val="it-CH" w:eastAsia="it-IT"/>
        </w:rPr>
        <w:tab/>
      </w:r>
      <w:r w:rsidRPr="00FA45CB">
        <w:rPr>
          <w:rFonts w:ascii="ArialMT" w:hAnsi="ArialMT" w:cs="ArialMT"/>
          <w:szCs w:val="22"/>
          <w:lang w:val="it-CH" w:eastAsia="it-IT"/>
        </w:rPr>
        <w:tab/>
      </w:r>
      <w:r w:rsidRPr="00FA45CB">
        <w:rPr>
          <w:rFonts w:ascii="ArialMT" w:hAnsi="ArialMT" w:cs="ArialMT"/>
          <w:b/>
          <w:szCs w:val="22"/>
          <w:lang w:val="it-CH" w:eastAsia="it-IT"/>
        </w:rPr>
        <w:t>Totale</w:t>
      </w:r>
      <w:r w:rsidRPr="00FA45CB">
        <w:rPr>
          <w:rFonts w:ascii="ArialMT" w:hAnsi="ArialMT" w:cs="ArialMT"/>
          <w:szCs w:val="22"/>
          <w:lang w:val="it-CH" w:eastAsia="it-IT"/>
        </w:rPr>
        <w:t>: CHF / anno……………………………………………………</w:t>
      </w:r>
      <w:proofErr w:type="gramStart"/>
      <w:r w:rsidRPr="00FA45CB">
        <w:rPr>
          <w:rFonts w:ascii="ArialMT" w:hAnsi="ArialMT" w:cs="ArialMT"/>
          <w:szCs w:val="22"/>
          <w:lang w:val="it-CH" w:eastAsia="it-IT"/>
        </w:rPr>
        <w:t>…….</w:t>
      </w:r>
      <w:proofErr w:type="gramEnd"/>
      <w:r w:rsidRPr="00FA45CB">
        <w:rPr>
          <w:rFonts w:ascii="ArialMT" w:hAnsi="ArialMT" w:cs="ArialMT"/>
          <w:szCs w:val="22"/>
          <w:lang w:val="it-CH" w:eastAsia="it-IT"/>
        </w:rPr>
        <w:t>.</w:t>
      </w:r>
    </w:p>
    <w:p w:rsidR="00FD35FE" w:rsidRPr="00FA45CB" w:rsidRDefault="00FD35FE" w:rsidP="00FD35FE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:rsidR="00FD35FE" w:rsidRPr="00FA45CB" w:rsidRDefault="00FD35FE" w:rsidP="00FD35FE">
      <w:pPr>
        <w:rPr>
          <w:rFonts w:ascii="ArialMT" w:hAnsi="ArialMT" w:cs="ArialMT"/>
          <w:lang w:val="it-CH" w:eastAsia="it-IT"/>
        </w:rPr>
      </w:pPr>
    </w:p>
    <w:p w:rsidR="00FD35FE" w:rsidRPr="00FA45CB" w:rsidRDefault="00FD35FE">
      <w:pPr>
        <w:jc w:val="left"/>
        <w:rPr>
          <w:rFonts w:ascii="ArialMT" w:hAnsi="ArialMT" w:cs="ArialMT"/>
          <w:lang w:val="it-CH" w:eastAsia="it-IT"/>
        </w:rPr>
      </w:pPr>
    </w:p>
    <w:p w:rsidR="00463E08" w:rsidRPr="00FA45CB" w:rsidRDefault="00463E08">
      <w:pPr>
        <w:jc w:val="left"/>
        <w:rPr>
          <w:rFonts w:ascii="ArialMT" w:hAnsi="ArialMT" w:cs="ArialMT"/>
          <w:lang w:val="it-CH" w:eastAsia="it-IT"/>
        </w:rPr>
      </w:pPr>
      <w:r w:rsidRPr="00FA45CB">
        <w:rPr>
          <w:rFonts w:ascii="ArialMT" w:hAnsi="ArialMT" w:cs="ArialMT"/>
          <w:lang w:val="it-CH" w:eastAsia="it-IT"/>
        </w:rPr>
        <w:br w:type="page"/>
      </w:r>
    </w:p>
    <w:p w:rsidR="001567AF" w:rsidRPr="00FA45CB" w:rsidRDefault="00463E08" w:rsidP="001567AF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  <w:r w:rsidRPr="00FA45CB">
        <w:rPr>
          <w:rFonts w:cs="Arial"/>
          <w:b/>
          <w:bCs/>
          <w:sz w:val="24"/>
          <w:szCs w:val="24"/>
          <w:lang w:val="it-CH" w:eastAsia="it-IT"/>
        </w:rPr>
        <w:lastRenderedPageBreak/>
        <w:t>4</w:t>
      </w:r>
      <w:r w:rsidR="001567AF" w:rsidRPr="00FA45CB">
        <w:rPr>
          <w:rFonts w:cs="Arial"/>
          <w:b/>
          <w:bCs/>
          <w:sz w:val="24"/>
          <w:szCs w:val="24"/>
          <w:lang w:val="it-CH" w:eastAsia="it-IT"/>
        </w:rPr>
        <w:tab/>
        <w:t>Dati specifici</w:t>
      </w:r>
    </w:p>
    <w:p w:rsidR="00AD58FD" w:rsidRPr="00FA45CB" w:rsidRDefault="00AD58FD" w:rsidP="00AD58FD">
      <w:pPr>
        <w:rPr>
          <w:rFonts w:ascii="ArialMT" w:hAnsi="ArialMT" w:cs="ArialMT"/>
          <w:lang w:val="it-CH" w:eastAsia="it-IT"/>
        </w:rPr>
      </w:pPr>
      <w:r w:rsidRPr="00FA45CB">
        <w:rPr>
          <w:rFonts w:ascii="ArialMT" w:hAnsi="ArialMT" w:cs="ArialMT"/>
          <w:lang w:val="it-CH" w:eastAsia="it-IT"/>
        </w:rPr>
        <w:t>In caso di consorzio le informazioni sottostanti devono essere fornite da tutti i componenti dello stesso:</w:t>
      </w:r>
    </w:p>
    <w:p w:rsidR="00FD35FE" w:rsidRPr="00FA45CB" w:rsidRDefault="00FD35FE" w:rsidP="00AD58FD">
      <w:pPr>
        <w:rPr>
          <w:b/>
          <w:u w:val="single"/>
          <w:lang w:val="it-CH"/>
        </w:rPr>
      </w:pPr>
    </w:p>
    <w:p w:rsidR="00AD58FD" w:rsidRPr="00FA45CB" w:rsidRDefault="00AD58FD" w:rsidP="00AD58FD">
      <w:pPr>
        <w:rPr>
          <w:b/>
          <w:u w:val="single"/>
          <w:lang w:val="it-CH"/>
        </w:rPr>
      </w:pPr>
      <w:r w:rsidRPr="00FA45CB">
        <w:rPr>
          <w:b/>
          <w:u w:val="single"/>
          <w:lang w:val="it-CH"/>
        </w:rPr>
        <w:t>Partner 1 = ufficio capofila</w:t>
      </w:r>
    </w:p>
    <w:p w:rsidR="00AD58FD" w:rsidRPr="00FA45CB" w:rsidRDefault="00AD58FD" w:rsidP="00AD58FD">
      <w:pPr>
        <w:spacing w:before="120"/>
        <w:rPr>
          <w:lang w:val="it-CH"/>
        </w:rPr>
      </w:pPr>
      <w:r w:rsidRPr="00FA45CB">
        <w:rPr>
          <w:lang w:val="it-CH"/>
        </w:rPr>
        <w:t>Si chiede di allegare un organigramma della ditta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Nome dell'ufficio: …………………………………...……………………………………………….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Indirizzo: </w:t>
      </w:r>
      <w:proofErr w:type="gramStart"/>
      <w:r w:rsidRPr="00FA45CB">
        <w:rPr>
          <w:lang w:val="it-CH"/>
        </w:rPr>
        <w:tab/>
        <w:t>….</w:t>
      </w:r>
      <w:proofErr w:type="gramEnd"/>
      <w:r w:rsidRPr="00FA45CB">
        <w:rPr>
          <w:lang w:val="it-CH"/>
        </w:rPr>
        <w:t>.…………………………………………………………………………………………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Persona di </w:t>
      </w:r>
      <w:proofErr w:type="gramStart"/>
      <w:r w:rsidRPr="00FA45CB">
        <w:rPr>
          <w:lang w:val="it-CH"/>
        </w:rPr>
        <w:t>contatto: .…</w:t>
      </w:r>
      <w:proofErr w:type="gramEnd"/>
      <w:r w:rsidRPr="00FA45CB">
        <w:rPr>
          <w:lang w:val="it-CH"/>
        </w:rPr>
        <w:t>..……………………………………………………………………………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Telefono: </w:t>
      </w:r>
      <w:proofErr w:type="gramStart"/>
      <w:r w:rsidRPr="00FA45CB">
        <w:rPr>
          <w:lang w:val="it-CH"/>
        </w:rPr>
        <w:t>…….</w:t>
      </w:r>
      <w:proofErr w:type="gramEnd"/>
      <w:r w:rsidRPr="00FA45CB">
        <w:rPr>
          <w:lang w:val="it-CH"/>
        </w:rPr>
        <w:t>.…………………………………….………………………………………………..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Fax: </w:t>
      </w:r>
      <w:proofErr w:type="gramStart"/>
      <w:r w:rsidRPr="00FA45CB">
        <w:rPr>
          <w:lang w:val="it-CH"/>
        </w:rPr>
        <w:tab/>
        <w:t>….</w:t>
      </w:r>
      <w:proofErr w:type="gramEnd"/>
      <w:r w:rsidRPr="00FA45CB">
        <w:rPr>
          <w:lang w:val="it-CH"/>
        </w:rPr>
        <w:t>.………………………………………………………………………………………………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Email: </w:t>
      </w:r>
      <w:r w:rsidRPr="00FA45CB">
        <w:rPr>
          <w:lang w:val="it-CH"/>
        </w:rPr>
        <w:tab/>
        <w:t>…...……………………………………………………………………………………………</w:t>
      </w:r>
    </w:p>
    <w:p w:rsidR="00AD58FD" w:rsidRPr="00FA45CB" w:rsidRDefault="00AD58FD" w:rsidP="00FD35FE">
      <w:pPr>
        <w:tabs>
          <w:tab w:val="right" w:pos="9072"/>
        </w:tabs>
        <w:spacing w:before="120"/>
        <w:jc w:val="left"/>
        <w:rPr>
          <w:i/>
          <w:lang w:val="it-CH"/>
        </w:rPr>
      </w:pPr>
      <w:r w:rsidRPr="00FA45CB">
        <w:rPr>
          <w:i/>
          <w:lang w:val="it-CH"/>
        </w:rPr>
        <w:t>Informazioni amministrative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Forma giuridica: …...…………………………………………………………………………</w:t>
      </w:r>
      <w:proofErr w:type="gramStart"/>
      <w:r w:rsidRPr="00FA45CB">
        <w:rPr>
          <w:lang w:val="it-CH"/>
        </w:rPr>
        <w:t>…….</w:t>
      </w:r>
      <w:proofErr w:type="gramEnd"/>
      <w:r w:rsidRPr="00FA45CB">
        <w:rPr>
          <w:lang w:val="it-CH"/>
        </w:rPr>
        <w:t>.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Data di fondazione dell'ufficio: ………………………………………………………………</w:t>
      </w:r>
      <w:proofErr w:type="gramStart"/>
      <w:r w:rsidRPr="00FA45CB">
        <w:rPr>
          <w:lang w:val="it-CH"/>
        </w:rPr>
        <w:t>…….</w:t>
      </w:r>
      <w:proofErr w:type="gramEnd"/>
      <w:r w:rsidRPr="00FA45CB">
        <w:rPr>
          <w:lang w:val="it-CH"/>
        </w:rPr>
        <w:t>.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Indirizzo della sede principale: </w:t>
      </w:r>
      <w:r w:rsidRPr="00FA45CB">
        <w:rPr>
          <w:lang w:val="it-CH"/>
        </w:rPr>
        <w:tab/>
        <w:t>…………………………………………………………………….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proofErr w:type="gramStart"/>
      <w:r w:rsidRPr="00FA45CB">
        <w:rPr>
          <w:lang w:val="it-CH"/>
        </w:rPr>
        <w:t>Filiali: .…</w:t>
      </w:r>
      <w:proofErr w:type="gramEnd"/>
      <w:r w:rsidRPr="00FA45CB">
        <w:rPr>
          <w:lang w:val="it-CH"/>
        </w:rPr>
        <w:t>……………………………..….……………………………………………………………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Direttore / </w:t>
      </w:r>
      <w:proofErr w:type="gramStart"/>
      <w:r w:rsidRPr="00FA45CB">
        <w:rPr>
          <w:lang w:val="it-CH"/>
        </w:rPr>
        <w:t>amministratore: ..</w:t>
      </w:r>
      <w:proofErr w:type="gramEnd"/>
      <w:r w:rsidRPr="00FA45CB">
        <w:rPr>
          <w:lang w:val="it-CH"/>
        </w:rPr>
        <w:t>………..………………………………………………………………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 xml:space="preserve">Settori principali di </w:t>
      </w:r>
      <w:proofErr w:type="gramStart"/>
      <w:r w:rsidRPr="00FA45CB">
        <w:rPr>
          <w:lang w:val="it-CH"/>
        </w:rPr>
        <w:t>attività: ..</w:t>
      </w:r>
      <w:proofErr w:type="gramEnd"/>
      <w:r w:rsidRPr="00FA45CB">
        <w:rPr>
          <w:lang w:val="it-CH"/>
        </w:rPr>
        <w:t>………..………………………………………………………………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Numero totale di collaboratori:</w:t>
      </w:r>
    </w:p>
    <w:p w:rsidR="00AD58FD" w:rsidRPr="00FA45CB" w:rsidRDefault="00AD58FD" w:rsidP="00FD35FE">
      <w:pPr>
        <w:numPr>
          <w:ilvl w:val="1"/>
          <w:numId w:val="31"/>
        </w:numPr>
        <w:tabs>
          <w:tab w:val="clear" w:pos="2149"/>
          <w:tab w:val="num" w:pos="1276"/>
          <w:tab w:val="left" w:pos="4536"/>
        </w:tabs>
        <w:spacing w:before="120"/>
        <w:ind w:left="851" w:hanging="425"/>
        <w:jc w:val="left"/>
        <w:rPr>
          <w:lang w:val="it-CH"/>
        </w:rPr>
      </w:pPr>
      <w:r w:rsidRPr="00FA45CB">
        <w:rPr>
          <w:lang w:val="it-CH"/>
        </w:rPr>
        <w:t>Ingegneri: ……………</w:t>
      </w:r>
      <w:r w:rsidRPr="00FA45CB">
        <w:rPr>
          <w:lang w:val="it-CH"/>
        </w:rPr>
        <w:tab/>
        <w:t>di cui con esperienza di DLL: …………………...</w:t>
      </w:r>
    </w:p>
    <w:p w:rsidR="00AD58FD" w:rsidRPr="00FA45CB" w:rsidRDefault="00AD58FD" w:rsidP="00FD35FE">
      <w:pPr>
        <w:numPr>
          <w:ilvl w:val="1"/>
          <w:numId w:val="31"/>
        </w:numPr>
        <w:tabs>
          <w:tab w:val="clear" w:pos="2149"/>
          <w:tab w:val="num" w:pos="1276"/>
          <w:tab w:val="left" w:pos="4536"/>
        </w:tabs>
        <w:spacing w:before="120"/>
        <w:ind w:left="851" w:hanging="425"/>
        <w:jc w:val="left"/>
        <w:rPr>
          <w:lang w:val="it-CH"/>
        </w:rPr>
      </w:pPr>
      <w:r w:rsidRPr="00FA45CB">
        <w:rPr>
          <w:lang w:val="it-CH"/>
        </w:rPr>
        <w:t>Tecnici: ………………</w:t>
      </w:r>
      <w:r w:rsidRPr="00FA45CB">
        <w:rPr>
          <w:lang w:val="it-CH"/>
        </w:rPr>
        <w:tab/>
        <w:t>di cui con esperienza di DLL: …………</w:t>
      </w:r>
      <w:proofErr w:type="gramStart"/>
      <w:r w:rsidRPr="00FA45CB">
        <w:rPr>
          <w:lang w:val="it-CH"/>
        </w:rPr>
        <w:t>…….</w:t>
      </w:r>
      <w:proofErr w:type="gramEnd"/>
      <w:r w:rsidRPr="00FA45CB">
        <w:rPr>
          <w:lang w:val="it-CH"/>
        </w:rPr>
        <w:t>…..</w:t>
      </w:r>
    </w:p>
    <w:p w:rsidR="00AD58FD" w:rsidRPr="00FA45CB" w:rsidRDefault="00AD58FD" w:rsidP="00FD35FE">
      <w:pPr>
        <w:numPr>
          <w:ilvl w:val="1"/>
          <w:numId w:val="31"/>
        </w:numPr>
        <w:tabs>
          <w:tab w:val="clear" w:pos="2149"/>
          <w:tab w:val="num" w:pos="1276"/>
          <w:tab w:val="left" w:pos="4962"/>
        </w:tabs>
        <w:spacing w:before="120"/>
        <w:ind w:left="851" w:hanging="425"/>
        <w:jc w:val="left"/>
        <w:rPr>
          <w:lang w:val="it-CH"/>
        </w:rPr>
      </w:pPr>
      <w:r w:rsidRPr="00FA45CB">
        <w:rPr>
          <w:lang w:val="it-CH"/>
        </w:rPr>
        <w:t>Ulteriore personale tecnico: ………………………………………………………………….</w:t>
      </w:r>
    </w:p>
    <w:p w:rsidR="00AD58FD" w:rsidRPr="00FA45CB" w:rsidRDefault="00AD58FD" w:rsidP="00FD35FE">
      <w:pPr>
        <w:numPr>
          <w:ilvl w:val="1"/>
          <w:numId w:val="31"/>
        </w:numPr>
        <w:tabs>
          <w:tab w:val="clear" w:pos="2149"/>
          <w:tab w:val="num" w:pos="1276"/>
          <w:tab w:val="left" w:pos="4962"/>
        </w:tabs>
        <w:spacing w:before="120"/>
        <w:ind w:left="851" w:hanging="425"/>
        <w:jc w:val="left"/>
        <w:rPr>
          <w:lang w:val="it-CH"/>
        </w:rPr>
      </w:pPr>
      <w:r w:rsidRPr="00FA45CB">
        <w:rPr>
          <w:lang w:val="it-CH"/>
        </w:rPr>
        <w:t>Personale amministrativo: ……………………………………………………………………</w:t>
      </w:r>
    </w:p>
    <w:p w:rsidR="00AD58FD" w:rsidRPr="00FA45CB" w:rsidRDefault="00AD58FD" w:rsidP="00FD35FE">
      <w:pPr>
        <w:tabs>
          <w:tab w:val="right" w:pos="9072"/>
        </w:tabs>
        <w:spacing w:before="120"/>
        <w:jc w:val="left"/>
        <w:rPr>
          <w:i/>
          <w:lang w:val="it-CH"/>
        </w:rPr>
      </w:pPr>
      <w:r w:rsidRPr="00FA45CB">
        <w:rPr>
          <w:i/>
          <w:lang w:val="it-CH"/>
        </w:rPr>
        <w:t>Informazioni sull’assicurazione di responsabilità professionale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Società di assicurazione: ……………………………………………………………………………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No Polizza: ……………………………………………………………………………………………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Copertura per danni a persone e cose: 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Franchigia: …………………………………………………………………………………………….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Commenti: …………………………………………………………………………………………….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i/>
          <w:lang w:val="it-CH"/>
        </w:rPr>
        <w:t>Informazioni finanziarie</w:t>
      </w:r>
      <w:r w:rsidRPr="00FA45CB">
        <w:rPr>
          <w:lang w:val="it-CH"/>
        </w:rPr>
        <w:t>: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Banca: …………………………………………………………………………………………………</w:t>
      </w:r>
    </w:p>
    <w:p w:rsidR="00AD58FD" w:rsidRPr="00FA45CB" w:rsidRDefault="00AD58FD" w:rsidP="00AD58FD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lang w:val="it-CH"/>
        </w:rPr>
      </w:pPr>
      <w:r w:rsidRPr="00FA45CB">
        <w:rPr>
          <w:lang w:val="it-CH"/>
        </w:rPr>
        <w:t>No. Conto: …………………………………………………………………………………………….</w:t>
      </w:r>
    </w:p>
    <w:p w:rsidR="001002D1" w:rsidRPr="00302FCF" w:rsidRDefault="00AD58FD" w:rsidP="001002D1">
      <w:pPr>
        <w:numPr>
          <w:ilvl w:val="0"/>
          <w:numId w:val="31"/>
        </w:numPr>
        <w:tabs>
          <w:tab w:val="clear" w:pos="1069"/>
          <w:tab w:val="num" w:pos="709"/>
          <w:tab w:val="right" w:pos="9072"/>
        </w:tabs>
        <w:spacing w:before="120"/>
        <w:ind w:left="284" w:hanging="284"/>
        <w:jc w:val="left"/>
        <w:rPr>
          <w:rFonts w:cs="Arial"/>
          <w:b/>
          <w:bCs/>
          <w:sz w:val="24"/>
          <w:szCs w:val="24"/>
          <w:lang w:val="it-CH" w:eastAsia="it-IT"/>
        </w:rPr>
        <w:sectPr w:rsidR="001002D1" w:rsidRPr="00302FCF" w:rsidSect="00C23F94">
          <w:headerReference w:type="default" r:id="rId8"/>
          <w:footerReference w:type="default" r:id="rId9"/>
          <w:pgSz w:w="11906" w:h="16838" w:code="9"/>
          <w:pgMar w:top="2268" w:right="1134" w:bottom="1134" w:left="1134" w:header="567" w:footer="567" w:gutter="0"/>
          <w:cols w:space="708"/>
          <w:docGrid w:linePitch="360"/>
        </w:sectPr>
      </w:pPr>
      <w:r w:rsidRPr="00FA45CB">
        <w:rPr>
          <w:lang w:val="it-CH"/>
        </w:rPr>
        <w:t>No. IVA: …………………………………………………………………………………………</w:t>
      </w:r>
      <w:proofErr w:type="gramStart"/>
      <w:r w:rsidRPr="00FA45CB">
        <w:rPr>
          <w:lang w:val="it-CH"/>
        </w:rPr>
        <w:t>…….</w:t>
      </w:r>
      <w:proofErr w:type="gramEnd"/>
      <w:r w:rsidR="001567AF" w:rsidRPr="00FA45CB">
        <w:rPr>
          <w:rFonts w:cs="Arial"/>
          <w:b/>
          <w:bCs/>
          <w:sz w:val="24"/>
          <w:szCs w:val="24"/>
          <w:lang w:val="it-CH" w:eastAsia="it-IT"/>
        </w:rPr>
        <w:br w:type="page"/>
      </w:r>
    </w:p>
    <w:p w:rsidR="001002D1" w:rsidRPr="00FA45CB" w:rsidRDefault="001002D1" w:rsidP="001002D1">
      <w:pPr>
        <w:jc w:val="left"/>
        <w:rPr>
          <w:sz w:val="20"/>
          <w:szCs w:val="22"/>
          <w:lang w:val="it-CH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385"/>
      </w:tblGrid>
      <w:tr w:rsidR="001002D1" w:rsidRPr="00FA45CB" w:rsidTr="004C6991">
        <w:tc>
          <w:tcPr>
            <w:tcW w:w="9498" w:type="dxa"/>
            <w:gridSpan w:val="2"/>
            <w:vAlign w:val="bottom"/>
          </w:tcPr>
          <w:p w:rsidR="001002D1" w:rsidRPr="00FA45CB" w:rsidRDefault="007D0955" w:rsidP="00463E08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  <w:r w:rsidRPr="00FA45CB">
              <w:rPr>
                <w:rFonts w:cs="Arial"/>
                <w:b/>
                <w:bCs/>
                <w:sz w:val="24"/>
                <w:szCs w:val="24"/>
                <w:lang w:val="it-CH" w:eastAsia="it-IT"/>
              </w:rPr>
              <w:t xml:space="preserve"> </w:t>
            </w:r>
            <w:r w:rsidR="004C6991" w:rsidRPr="00FA45CB">
              <w:rPr>
                <w:rFonts w:cs="Arial"/>
                <w:b/>
                <w:bCs/>
                <w:sz w:val="24"/>
                <w:szCs w:val="24"/>
                <w:lang w:val="it-CH" w:eastAsia="it-IT"/>
              </w:rPr>
              <w:t xml:space="preserve"> </w:t>
            </w:r>
            <w:r w:rsidR="00463E08" w:rsidRPr="00FA45CB">
              <w:rPr>
                <w:rFonts w:cs="Arial"/>
                <w:b/>
                <w:bCs/>
                <w:sz w:val="24"/>
                <w:szCs w:val="24"/>
                <w:lang w:val="it-CH" w:eastAsia="it-IT"/>
              </w:rPr>
              <w:t>5</w:t>
            </w:r>
            <w:r w:rsidR="001002D1" w:rsidRPr="00FA45CB">
              <w:rPr>
                <w:rFonts w:cs="Arial"/>
                <w:b/>
                <w:bCs/>
                <w:sz w:val="24"/>
                <w:szCs w:val="24"/>
                <w:lang w:val="it-CH" w:eastAsia="it-IT"/>
              </w:rPr>
              <w:t>.</w:t>
            </w:r>
            <w:r w:rsidR="001002D1" w:rsidRPr="00FA45CB">
              <w:rPr>
                <w:rFonts w:cs="Arial"/>
                <w:b/>
                <w:bCs/>
                <w:sz w:val="24"/>
                <w:szCs w:val="24"/>
                <w:lang w:val="it-CH" w:eastAsia="it-IT"/>
              </w:rPr>
              <w:tab/>
              <w:t>Dichiarazioni / conferme</w:t>
            </w:r>
            <w:r w:rsidR="001002D1" w:rsidRPr="00FA45CB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 xml:space="preserve"> dell’offerente</w:t>
            </w:r>
          </w:p>
        </w:tc>
      </w:tr>
      <w:tr w:rsidR="001002D1" w:rsidRPr="00FA45CB" w:rsidTr="004C6991">
        <w:tc>
          <w:tcPr>
            <w:tcW w:w="113" w:type="dxa"/>
            <w:vAlign w:val="bottom"/>
          </w:tcPr>
          <w:p w:rsidR="001002D1" w:rsidRPr="00FA45CB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385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:rsidR="007E7C5B" w:rsidRPr="00FA45CB" w:rsidRDefault="007E7C5B" w:rsidP="007E7C5B">
            <w:pPr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lang w:val="it-CH" w:eastAsia="it-IT"/>
              </w:rPr>
              <w:t>In caso di consorzio le informazioni sottostanti devono essere fornite da tutti i componenti dello stesso:</w:t>
            </w:r>
          </w:p>
          <w:p w:rsidR="007E7C5B" w:rsidRPr="00FA45CB" w:rsidRDefault="007E7C5B" w:rsidP="007D0955">
            <w:pPr>
              <w:spacing w:line="280" w:lineRule="atLeast"/>
              <w:ind w:right="-142"/>
              <w:jc w:val="left"/>
              <w:rPr>
                <w:sz w:val="20"/>
                <w:szCs w:val="22"/>
                <w:lang w:val="it-CH"/>
              </w:rPr>
            </w:pPr>
          </w:p>
          <w:tbl>
            <w:tblPr>
              <w:tblW w:w="917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7622"/>
              <w:gridCol w:w="1134"/>
            </w:tblGrid>
            <w:tr w:rsidR="001002D1" w:rsidRPr="00FA45CB" w:rsidTr="007D0955">
              <w:trPr>
                <w:trHeight w:val="483"/>
              </w:trPr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:rsidR="001002D1" w:rsidRPr="00FA45CB" w:rsidRDefault="001002D1" w:rsidP="007D0955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120" w:after="120" w:line="280" w:lineRule="atLeast"/>
                    <w:ind w:right="72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</w:pPr>
                  <w:bookmarkStart w:id="1" w:name="_Toc191701050"/>
                  <w:bookmarkStart w:id="2" w:name="_Toc197162619"/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Osservanza delle disposizioni sulla tutela del lavoro e delle condizioni di lavoro</w:t>
                  </w:r>
                  <w:bookmarkEnd w:id="1"/>
                  <w:bookmarkEnd w:id="2"/>
                </w:p>
              </w:tc>
              <w:tc>
                <w:tcPr>
                  <w:tcW w:w="1134" w:type="dxa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:rsidR="001002D1" w:rsidRPr="00FA45CB" w:rsidRDefault="001002D1" w:rsidP="001002D1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CH"/>
                    </w:rPr>
                  </w:pPr>
                  <w:r w:rsidRPr="00FA45CB">
                    <w:rPr>
                      <w:i/>
                      <w:sz w:val="18"/>
                      <w:szCs w:val="18"/>
                      <w:lang w:val="it-CH"/>
                    </w:rPr>
                    <w:t>Risposta:</w:t>
                  </w:r>
                  <w:r w:rsidRPr="00FA45CB">
                    <w:rPr>
                      <w:i/>
                      <w:sz w:val="18"/>
                      <w:szCs w:val="18"/>
                      <w:lang w:val="it-CH"/>
                    </w:rPr>
                    <w:br/>
                    <w:t>Sì / No</w:t>
                  </w:r>
                </w:p>
              </w:tc>
            </w:tr>
            <w:tr w:rsidR="007D0955" w:rsidRPr="00FA45CB" w:rsidTr="007D0955">
              <w:trPr>
                <w:trHeight w:hRule="exact" w:val="907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1.1</w:t>
                  </w:r>
                </w:p>
              </w:tc>
              <w:tc>
                <w:tcPr>
                  <w:tcW w:w="76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7D0955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ind w:right="-70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10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967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1.2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L’offerente si dichiara disposto ad obbligare anche i propri subappaltatori/</w:t>
                  </w:r>
                  <w:proofErr w:type="spellStart"/>
                  <w:r w:rsidRPr="00FA45CB">
                    <w:rPr>
                      <w:sz w:val="18"/>
                      <w:szCs w:val="22"/>
                      <w:lang w:val="it-CH"/>
                    </w:rPr>
                    <w:t>submandatari</w:t>
                  </w:r>
                  <w:proofErr w:type="spellEnd"/>
                  <w:r w:rsidRPr="00FA45CB">
                    <w:rPr>
                      <w:sz w:val="18"/>
                      <w:szCs w:val="22"/>
                      <w:lang w:val="it-CH"/>
                    </w:rPr>
                    <w:t xml:space="preserve"> all’osservanza delle disposizioni sulla tutela del lavoro e delle condizioni di lavoro giusta la domanda 1. ?</w:t>
                  </w:r>
                  <w:r w:rsidRPr="00FA45CB">
                    <w:rPr>
                      <w:sz w:val="18"/>
                      <w:szCs w:val="22"/>
                      <w:lang w:val="it-CH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8F531F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</w:pPr>
                  <w:bookmarkStart w:id="3" w:name="_Toc191701051"/>
                  <w:bookmarkStart w:id="4" w:name="_Toc197162620"/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 xml:space="preserve">Misure proprie per </w:t>
                  </w:r>
                  <w:r w:rsidR="001002D1"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garantire la sicurezza e la tute</w:t>
                  </w:r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la della</w:t>
                  </w:r>
                  <w:r w:rsidR="001002D1"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 xml:space="preserve"> salute</w:t>
                  </w:r>
                  <w:bookmarkEnd w:id="3"/>
                  <w:bookmarkEnd w:id="4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1002D1" w:rsidRPr="00FA45CB" w:rsidRDefault="001002D1" w:rsidP="001A158C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95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2.1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2F5844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L’offerente dichiara che le misure adeguate a garantire la sicurezza sul lavoro e la protezione della salute dei lavoratori secondo l’ordinanza sui lavori di costruzione sono state integrate nella presente offerta?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</w:pPr>
                  <w:bookmarkStart w:id="5" w:name="_Toc191701052"/>
                  <w:bookmarkStart w:id="6" w:name="_Toc197162621"/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Imposte e contributi sociali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1002D1" w:rsidRPr="00FA45CB" w:rsidRDefault="001002D1" w:rsidP="001A158C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3.1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L’offerente ha pagato le imposte cantonali e comunali maturate?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10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3.2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L’offerente ha pagato l’imposta federale diretta nonché l’imposta sul valore aggiunto maturate?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10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847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3.3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2F5844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FA45CB">
                      <w:rPr>
                        <w:sz w:val="18"/>
                        <w:szCs w:val="22"/>
                        <w:lang w:val="it-CH"/>
                      </w:rPr>
                      <w:t>AVS</w:t>
                    </w:r>
                  </w:smartTag>
                  <w:r w:rsidRPr="00FA45CB">
                    <w:rPr>
                      <w:sz w:val="18"/>
                      <w:szCs w:val="22"/>
                      <w:lang w:val="it-CH"/>
                    </w:rPr>
                    <w:t xml:space="preserve">, AI, </w:t>
                  </w:r>
                  <w:smartTag w:uri="urn:schemas-microsoft-com:office:smarttags" w:element="stockticker">
                    <w:r w:rsidRPr="00FA45CB">
                      <w:rPr>
                        <w:sz w:val="18"/>
                        <w:szCs w:val="22"/>
                        <w:lang w:val="it-CH"/>
                      </w:rPr>
                      <w:t>IPG</w:t>
                    </w:r>
                  </w:smartTag>
                  <w:r w:rsidRPr="00FA45CB">
                    <w:rPr>
                      <w:sz w:val="18"/>
                      <w:szCs w:val="22"/>
                      <w:lang w:val="it-CH"/>
                    </w:rPr>
                    <w:t>, CCAF, AD, LPP e LAINF), ivi compresa la quota del lavoratore detratta dal salario? L’offerente s’impegna a pagare tempestivamente i contributi maturati delle assicurazioni sociali?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</w:pPr>
                  <w:bookmarkStart w:id="7" w:name="_Toc191701053"/>
                  <w:bookmarkStart w:id="8" w:name="_Toc197162622"/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Procedura di fallimento o procedura concordataria / pignoramento</w:t>
                  </w:r>
                  <w:bookmarkEnd w:id="7"/>
                  <w:bookmarkEnd w:id="8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4.1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 xml:space="preserve">L’offerente è sottoposto ad una procedura di fallimento </w:t>
                  </w:r>
                  <w:r w:rsidRPr="00FA45CB">
                    <w:rPr>
                      <w:sz w:val="18"/>
                      <w:szCs w:val="18"/>
                      <w:lang w:val="it-CH"/>
                    </w:rPr>
                    <w:t>o ad una procedura concordataria risp. ha subito negli ultimi dodici mesi un pignoramento?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</w:pPr>
                  <w:bookmarkStart w:id="9" w:name="_Toc191701054"/>
                  <w:bookmarkStart w:id="10" w:name="_Toc197162623"/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Dichiara</w:t>
                  </w:r>
                  <w:r w:rsidR="008F531F"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z</w:t>
                  </w:r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t>ione d’integrità</w:t>
                  </w:r>
                  <w:bookmarkEnd w:id="9"/>
                  <w:bookmarkEnd w:id="10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bCs/>
                      <w:sz w:val="18"/>
                      <w:szCs w:val="22"/>
                      <w:lang w:val="it-CH"/>
                    </w:rPr>
                    <w:t>5.1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spacing w:after="12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L’offerente garantisce di non aver preso accordi sui prezzi o altre misure pregiudicanti il concorso?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E7C5B">
              <w:trPr>
                <w:trHeight w:hRule="exact" w:val="102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</w:tcBorders>
                </w:tcPr>
                <w:p w:rsidR="001002D1" w:rsidRPr="00FA45CB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CH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E7C5B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5.2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spacing w:line="280" w:lineRule="atLeast"/>
                    <w:jc w:val="left"/>
                    <w:rPr>
                      <w:sz w:val="18"/>
                      <w:szCs w:val="18"/>
                      <w:lang w:val="it-CH"/>
                    </w:rPr>
                  </w:pPr>
                  <w:r w:rsidRPr="00FA45CB">
                    <w:rPr>
                      <w:color w:val="000000"/>
                      <w:sz w:val="18"/>
                      <w:szCs w:val="18"/>
                      <w:lang w:val="it-CH"/>
                    </w:rPr>
                    <w:t>L'</w:t>
                  </w:r>
                  <w:r w:rsidRPr="00FA45CB">
                    <w:rPr>
                      <w:sz w:val="18"/>
                      <w:szCs w:val="18"/>
                      <w:lang w:val="it-CH"/>
                    </w:rPr>
                    <w:t xml:space="preserve">offerente dichiara che non detiene alcuna partecipazione in società di progettazione </w:t>
                  </w:r>
                </w:p>
                <w:p w:rsidR="001002D1" w:rsidRPr="00FA45CB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18"/>
                      <w:lang w:val="it-CH"/>
                    </w:rPr>
                    <w:t>o esecuzione che potrebbero causare un conflitto d’interessi?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7E7C5B" w:rsidRPr="00FA45CB" w:rsidTr="007E7C5B">
              <w:trPr>
                <w:trHeight w:hRule="exact" w:val="680"/>
              </w:trPr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7E7C5B" w:rsidRPr="00FA45CB" w:rsidRDefault="007E7C5B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7E7C5B" w:rsidRPr="00FA45CB" w:rsidRDefault="007E7C5B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c>
                <w:tcPr>
                  <w:tcW w:w="8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02D1" w:rsidRPr="00FA45CB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</w:pPr>
                  <w:bookmarkStart w:id="11" w:name="_Toc191701055"/>
                  <w:bookmarkStart w:id="12" w:name="_Toc197162624"/>
                  <w:r w:rsidRPr="00FA45CB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CH"/>
                    </w:rPr>
                    <w:lastRenderedPageBreak/>
                    <w:t>Foro</w:t>
                  </w:r>
                  <w:bookmarkEnd w:id="11"/>
                  <w:bookmarkEnd w:id="12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FA45CB" w:rsidTr="007D0955">
              <w:tc>
                <w:tcPr>
                  <w:tcW w:w="417" w:type="dxa"/>
                  <w:tcBorders>
                    <w:top w:val="nil"/>
                    <w:left w:val="nil"/>
                    <w:bottom w:val="nil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FA45CB">
                    <w:rPr>
                      <w:sz w:val="18"/>
                      <w:szCs w:val="22"/>
                      <w:lang w:val="it-CH"/>
                    </w:rPr>
                    <w:t>6.1</w:t>
                  </w:r>
                </w:p>
              </w:tc>
              <w:tc>
                <w:tcPr>
                  <w:tcW w:w="7622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1002D1" w:rsidRPr="00FA45CB" w:rsidRDefault="001002D1" w:rsidP="002F5844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2F5844">
                    <w:rPr>
                      <w:sz w:val="18"/>
                      <w:szCs w:val="22"/>
                      <w:lang w:val="it-CH"/>
                    </w:rPr>
                    <w:t xml:space="preserve">L’offerente riconosce </w:t>
                  </w:r>
                  <w:r w:rsidR="002F5844" w:rsidRPr="002F5844">
                    <w:rPr>
                      <w:b/>
                      <w:color w:val="000000"/>
                      <w:sz w:val="18"/>
                      <w:szCs w:val="22"/>
                      <w:lang w:val="it-CH"/>
                    </w:rPr>
                    <w:t>Berna</w:t>
                  </w:r>
                  <w:r w:rsidRPr="002F5844">
                    <w:rPr>
                      <w:color w:val="0000FF"/>
                      <w:sz w:val="18"/>
                      <w:szCs w:val="22"/>
                      <w:lang w:val="it-CH"/>
                    </w:rPr>
                    <w:t xml:space="preserve"> </w:t>
                  </w:r>
                  <w:r w:rsidRPr="002F5844">
                    <w:rPr>
                      <w:sz w:val="18"/>
                      <w:szCs w:val="22"/>
                      <w:lang w:val="it-CH"/>
                    </w:rPr>
                    <w:t>quale foro.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02D1" w:rsidRPr="00FA45CB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</w:p>
              </w:tc>
            </w:tr>
          </w:tbl>
          <w:p w:rsidR="001002D1" w:rsidRPr="00FA45CB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CH"/>
              </w:rPr>
            </w:pPr>
            <w:r w:rsidRPr="00FA45CB">
              <w:rPr>
                <w:sz w:val="20"/>
                <w:szCs w:val="22"/>
                <w:lang w:val="it-CH"/>
              </w:rPr>
              <w:t>Apponendo la propria firma l’offerente conferma l’esattezza delle indicazioni fornite e si dichiara inoltre disposto a comprovarle su richiesta. Nel contempo le istituzioni delle assicurazioni sociali, le autorità fiscali 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:rsidR="001002D1" w:rsidRPr="00FA45CB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CH"/>
              </w:rPr>
            </w:pPr>
            <w:r w:rsidRPr="00FA45CB">
              <w:rPr>
                <w:sz w:val="20"/>
                <w:szCs w:val="22"/>
                <w:lang w:val="it-CH"/>
              </w:rPr>
              <w:t>Sottoscrivendo queste conferme l’offerente si assume la responsabilità che tutte le condizioni e tutti gli obblighi vengano rispettati anche dai propri subappaltatori.</w:t>
            </w:r>
          </w:p>
          <w:p w:rsidR="001002D1" w:rsidRPr="00FA45CB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CH"/>
              </w:rPr>
            </w:pPr>
            <w:r w:rsidRPr="00FA45CB">
              <w:rPr>
                <w:sz w:val="20"/>
                <w:szCs w:val="22"/>
                <w:lang w:val="it-CH"/>
              </w:rPr>
              <w:t>L’offerente prende atto che il committente in caso d’indicazioni false, inosservanza dei principi soprammenzionati e/o violazione della dichiarazione d’integrità può:</w:t>
            </w:r>
          </w:p>
          <w:p w:rsidR="001002D1" w:rsidRPr="00FA45CB" w:rsidRDefault="001002D1" w:rsidP="001002D1">
            <w:pPr>
              <w:spacing w:before="120" w:after="120" w:line="280" w:lineRule="atLeast"/>
              <w:ind w:left="680" w:right="113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CH"/>
              </w:rPr>
            </w:pPr>
            <w:r w:rsidRPr="00FA45CB">
              <w:rPr>
                <w:b/>
                <w:sz w:val="18"/>
                <w:szCs w:val="22"/>
                <w:lang w:val="it-CH"/>
              </w:rPr>
              <w:t>revocare in ogni momento l’aggiudicazione nonché sciogliere il contratto per ragioni importanti e/o</w:t>
            </w:r>
          </w:p>
          <w:p w:rsidR="001002D1" w:rsidRPr="00FA45CB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CH"/>
              </w:rPr>
            </w:pPr>
            <w:r w:rsidRPr="00FA45CB">
              <w:rPr>
                <w:b/>
                <w:sz w:val="18"/>
                <w:szCs w:val="22"/>
                <w:lang w:val="it-CH"/>
              </w:rPr>
              <w:t xml:space="preserve">pretendere il pagamento di una pena convenzionale pari ad un importo del 10 % della somma rettificata </w:t>
            </w:r>
            <w:r w:rsidRPr="00FA45CB">
              <w:rPr>
                <w:b/>
                <w:sz w:val="18"/>
                <w:szCs w:val="22"/>
                <w:lang w:val="it-CH"/>
              </w:rPr>
              <w:tab/>
              <w:t xml:space="preserve">dell’offerta, in ogni caso tuttavia </w:t>
            </w:r>
            <w:proofErr w:type="spellStart"/>
            <w:r w:rsidRPr="00FA45CB">
              <w:rPr>
                <w:b/>
                <w:sz w:val="18"/>
                <w:szCs w:val="22"/>
                <w:lang w:val="it-CH"/>
              </w:rPr>
              <w:t>fr</w:t>
            </w:r>
            <w:proofErr w:type="spellEnd"/>
            <w:r w:rsidRPr="00FA45CB">
              <w:rPr>
                <w:b/>
                <w:sz w:val="18"/>
                <w:szCs w:val="22"/>
                <w:lang w:val="it-CH"/>
              </w:rPr>
              <w:t xml:space="preserve">. 3'000.00 come minimo e </w:t>
            </w:r>
            <w:proofErr w:type="spellStart"/>
            <w:r w:rsidRPr="00FA45CB">
              <w:rPr>
                <w:b/>
                <w:sz w:val="18"/>
                <w:szCs w:val="22"/>
                <w:lang w:val="it-CH"/>
              </w:rPr>
              <w:t>fr</w:t>
            </w:r>
            <w:proofErr w:type="spellEnd"/>
            <w:r w:rsidRPr="00FA45CB">
              <w:rPr>
                <w:b/>
                <w:sz w:val="18"/>
                <w:szCs w:val="22"/>
                <w:lang w:val="it-CH"/>
              </w:rPr>
              <w:t xml:space="preserve">. 1'000'000.00 al massimo, per ogni </w:t>
            </w:r>
            <w:r w:rsidRPr="00FA45CB">
              <w:rPr>
                <w:b/>
                <w:sz w:val="18"/>
                <w:szCs w:val="22"/>
                <w:lang w:val="it-CH"/>
              </w:rPr>
              <w:tab/>
              <w:t>infrazione e/o</w:t>
            </w:r>
          </w:p>
          <w:p w:rsidR="001002D1" w:rsidRPr="00FA45CB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line="280" w:lineRule="atLeast"/>
              <w:jc w:val="left"/>
              <w:rPr>
                <w:b/>
                <w:sz w:val="18"/>
                <w:szCs w:val="22"/>
                <w:lang w:val="it-CH"/>
              </w:rPr>
            </w:pPr>
            <w:r w:rsidRPr="00FA45CB">
              <w:rPr>
                <w:b/>
                <w:sz w:val="18"/>
                <w:szCs w:val="22"/>
                <w:lang w:val="it-CH"/>
              </w:rPr>
              <w:t>escludere l’offerente inadempiente da futuri appalti per una proporzionata durata.</w:t>
            </w:r>
          </w:p>
          <w:p w:rsidR="001002D1" w:rsidRPr="00FA45CB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CH"/>
              </w:rPr>
            </w:pPr>
            <w:r w:rsidRPr="00FA45CB">
              <w:rPr>
                <w:sz w:val="18"/>
                <w:szCs w:val="22"/>
                <w:lang w:val="it-CH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FA45CB">
              <w:rPr>
                <w:b/>
                <w:sz w:val="18"/>
                <w:szCs w:val="22"/>
                <w:lang w:val="it-CH"/>
              </w:rPr>
              <w:t>compilato e firmato</w:t>
            </w:r>
            <w:r w:rsidRPr="00FA45CB">
              <w:rPr>
                <w:sz w:val="18"/>
                <w:szCs w:val="22"/>
                <w:lang w:val="it-CH"/>
              </w:rPr>
              <w:t xml:space="preserve"> obbligatoriamente da </w:t>
            </w:r>
            <w:r w:rsidRPr="00FA45CB">
              <w:rPr>
                <w:b/>
                <w:sz w:val="18"/>
                <w:szCs w:val="22"/>
                <w:lang w:val="it-CH"/>
              </w:rPr>
              <w:t>ogni</w:t>
            </w:r>
            <w:r w:rsidRPr="00FA45CB">
              <w:rPr>
                <w:sz w:val="18"/>
                <w:szCs w:val="22"/>
                <w:lang w:val="it-CH"/>
              </w:rPr>
              <w:t xml:space="preserve"> membro del Consorzio.</w:t>
            </w:r>
          </w:p>
          <w:p w:rsidR="001002D1" w:rsidRPr="00FA45CB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18"/>
                <w:szCs w:val="22"/>
                <w:lang w:val="it-CH"/>
              </w:rPr>
            </w:pPr>
            <w:r w:rsidRPr="00FA45CB">
              <w:rPr>
                <w:sz w:val="18"/>
                <w:szCs w:val="22"/>
                <w:lang w:val="it-CH"/>
              </w:rPr>
              <w:t>Luogo e data:</w:t>
            </w:r>
            <w:r w:rsidRPr="00FA45CB">
              <w:rPr>
                <w:sz w:val="18"/>
                <w:szCs w:val="22"/>
                <w:lang w:val="it-CH"/>
              </w:rPr>
              <w:tab/>
              <w:t>Offerente / Consorzio offerenti:</w:t>
            </w:r>
          </w:p>
          <w:p w:rsidR="001002D1" w:rsidRPr="00FA45CB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18"/>
                <w:szCs w:val="22"/>
                <w:lang w:val="it-CH"/>
              </w:rPr>
            </w:pPr>
            <w:r w:rsidRPr="00FA45CB">
              <w:rPr>
                <w:sz w:val="18"/>
                <w:szCs w:val="22"/>
                <w:lang w:val="it-CH"/>
              </w:rPr>
              <w:tab/>
              <w:t>(Timbro e firma)</w:t>
            </w:r>
          </w:p>
          <w:p w:rsidR="001002D1" w:rsidRPr="00FA45CB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  <w:r w:rsidRPr="00FA45CB">
              <w:rPr>
                <w:sz w:val="20"/>
                <w:szCs w:val="22"/>
                <w:lang w:val="it-CH"/>
              </w:rPr>
              <w:t>..................................................</w:t>
            </w:r>
            <w:r w:rsidRPr="00FA45CB">
              <w:rPr>
                <w:sz w:val="20"/>
                <w:szCs w:val="22"/>
                <w:lang w:val="it-CH"/>
              </w:rPr>
              <w:tab/>
              <w:t>..................................................</w:t>
            </w:r>
          </w:p>
          <w:p w:rsidR="001002D1" w:rsidRPr="00FA45CB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:rsidR="001002D1" w:rsidRPr="00FA45CB" w:rsidRDefault="001002D1" w:rsidP="001002D1">
            <w:pPr>
              <w:spacing w:after="20"/>
              <w:jc w:val="left"/>
              <w:outlineLvl w:val="0"/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</w:pPr>
          </w:p>
        </w:tc>
      </w:tr>
      <w:tr w:rsidR="001002D1" w:rsidRPr="00FA45CB" w:rsidTr="004C6991">
        <w:tc>
          <w:tcPr>
            <w:tcW w:w="9498" w:type="dxa"/>
            <w:gridSpan w:val="2"/>
            <w:tcBorders>
              <w:right w:val="single" w:sz="4" w:space="0" w:color="FFFFFF" w:themeColor="background1"/>
            </w:tcBorders>
          </w:tcPr>
          <w:p w:rsidR="001002D1" w:rsidRPr="00FA45CB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</w:tc>
      </w:tr>
    </w:tbl>
    <w:p w:rsidR="001002D1" w:rsidRPr="00FA45CB" w:rsidRDefault="001002D1" w:rsidP="001002D1">
      <w:pPr>
        <w:jc w:val="left"/>
        <w:rPr>
          <w:sz w:val="20"/>
          <w:szCs w:val="22"/>
          <w:lang w:val="it-CH"/>
        </w:rPr>
        <w:sectPr w:rsidR="001002D1" w:rsidRPr="00FA45CB" w:rsidSect="00C23F94">
          <w:pgSz w:w="11906" w:h="16838" w:code="9"/>
          <w:pgMar w:top="2268" w:right="1134" w:bottom="1134" w:left="1134" w:header="567" w:footer="567" w:gutter="0"/>
          <w:cols w:space="708"/>
          <w:docGrid w:linePitch="360"/>
        </w:sectPr>
      </w:pPr>
    </w:p>
    <w:p w:rsidR="001002D1" w:rsidRPr="00FA45CB" w:rsidRDefault="00463E08" w:rsidP="001567AF">
      <w:pPr>
        <w:pBdr>
          <w:bottom w:val="single" w:sz="4" w:space="1" w:color="auto"/>
        </w:pBd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  <w:r w:rsidRPr="00FA45CB">
        <w:rPr>
          <w:rFonts w:cs="Arial"/>
          <w:b/>
          <w:bCs/>
          <w:sz w:val="24"/>
          <w:szCs w:val="24"/>
          <w:lang w:val="it-CH" w:eastAsia="it-IT"/>
        </w:rPr>
        <w:lastRenderedPageBreak/>
        <w:t>6</w:t>
      </w:r>
      <w:r w:rsidR="001002D1" w:rsidRPr="00FA45CB">
        <w:rPr>
          <w:rFonts w:cs="Arial"/>
          <w:b/>
          <w:bCs/>
          <w:sz w:val="24"/>
          <w:szCs w:val="24"/>
          <w:lang w:val="it-CH" w:eastAsia="it-IT"/>
        </w:rPr>
        <w:t>.</w:t>
      </w:r>
      <w:r w:rsidR="001002D1" w:rsidRPr="00FA45CB">
        <w:rPr>
          <w:rFonts w:cs="Arial"/>
          <w:b/>
          <w:bCs/>
          <w:sz w:val="24"/>
          <w:szCs w:val="24"/>
          <w:lang w:val="it-CH" w:eastAsia="it-IT"/>
        </w:rPr>
        <w:tab/>
        <w:t>Certificato di sistema di gestione della qualità ISO 9001</w:t>
      </w:r>
      <w:r w:rsidR="00DA20FE">
        <w:rPr>
          <w:rFonts w:cs="Arial"/>
          <w:b/>
          <w:bCs/>
          <w:sz w:val="24"/>
          <w:szCs w:val="24"/>
          <w:lang w:val="it-CH" w:eastAsia="it-IT"/>
        </w:rPr>
        <w:t xml:space="preserve"> (CI </w:t>
      </w:r>
      <w:r w:rsidR="002F5844">
        <w:rPr>
          <w:rFonts w:cs="Arial"/>
          <w:b/>
          <w:bCs/>
          <w:sz w:val="24"/>
          <w:szCs w:val="24"/>
          <w:lang w:val="it-CH" w:eastAsia="it-IT"/>
        </w:rPr>
        <w:t>4</w:t>
      </w:r>
      <w:r w:rsidR="00DA20FE">
        <w:rPr>
          <w:rFonts w:cs="Arial"/>
          <w:b/>
          <w:bCs/>
          <w:sz w:val="24"/>
          <w:szCs w:val="24"/>
          <w:lang w:val="it-CH" w:eastAsia="it-IT"/>
        </w:rPr>
        <w:t>)</w:t>
      </w:r>
    </w:p>
    <w:p w:rsidR="00C51671" w:rsidRPr="00FA45CB" w:rsidRDefault="00C5167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CH" w:eastAsia="it-IT"/>
        </w:rPr>
      </w:pPr>
    </w:p>
    <w:p w:rsidR="00463E08" w:rsidRPr="00FA45CB" w:rsidRDefault="00463E08" w:rsidP="00463E08">
      <w:pPr>
        <w:spacing w:after="240"/>
        <w:rPr>
          <w:rFonts w:cs="Arial"/>
          <w:b/>
          <w:bCs/>
          <w:lang w:val="it-CH" w:eastAsia="it-IT"/>
        </w:rPr>
      </w:pPr>
      <w:r w:rsidRPr="00FA45CB">
        <w:rPr>
          <w:rFonts w:cs="Arial"/>
          <w:b/>
          <w:bCs/>
          <w:lang w:val="it-CH" w:eastAsia="it-IT"/>
        </w:rPr>
        <w:t>Componenti del</w:t>
      </w:r>
      <w:r w:rsidR="00C51671" w:rsidRPr="00FA45CB">
        <w:rPr>
          <w:rFonts w:cs="Arial"/>
          <w:b/>
          <w:bCs/>
          <w:lang w:val="it-CH" w:eastAsia="it-IT"/>
        </w:rPr>
        <w:t xml:space="preserve"> consorzio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3792"/>
      </w:tblGrid>
      <w:tr w:rsidR="00AC75D8" w:rsidRPr="00FA45CB" w:rsidTr="00AC75D8">
        <w:trPr>
          <w:trHeight w:val="284"/>
        </w:trPr>
        <w:tc>
          <w:tcPr>
            <w:tcW w:w="3510" w:type="dxa"/>
            <w:vMerge w:val="restart"/>
            <w:shd w:val="clear" w:color="auto" w:fill="D9D9D9" w:themeFill="background1" w:themeFillShade="D9"/>
            <w:vAlign w:val="center"/>
          </w:tcPr>
          <w:p w:rsidR="00AC75D8" w:rsidRPr="00FA45CB" w:rsidRDefault="00AC75D8" w:rsidP="00463E08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Offerente</w:t>
            </w:r>
          </w:p>
        </w:tc>
        <w:tc>
          <w:tcPr>
            <w:tcW w:w="6344" w:type="dxa"/>
            <w:gridSpan w:val="3"/>
            <w:shd w:val="clear" w:color="auto" w:fill="D9D9D9" w:themeFill="background1" w:themeFillShade="D9"/>
            <w:vAlign w:val="center"/>
          </w:tcPr>
          <w:p w:rsidR="00AC75D8" w:rsidRPr="00FA45CB" w:rsidRDefault="00AC75D8" w:rsidP="00463E08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Certificato ISO o equivalente</w:t>
            </w:r>
          </w:p>
        </w:tc>
      </w:tr>
      <w:tr w:rsidR="00AC75D8" w:rsidRPr="00FA45CB" w:rsidTr="00AC75D8">
        <w:trPr>
          <w:trHeight w:val="284"/>
        </w:trPr>
        <w:tc>
          <w:tcPr>
            <w:tcW w:w="3510" w:type="dxa"/>
            <w:vMerge/>
            <w:shd w:val="clear" w:color="auto" w:fill="D9D9D9" w:themeFill="background1" w:themeFillShade="D9"/>
            <w:vAlign w:val="center"/>
          </w:tcPr>
          <w:p w:rsidR="00AC75D8" w:rsidRPr="00FA45CB" w:rsidRDefault="00AC75D8" w:rsidP="00463E08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C75D8" w:rsidRPr="00FA45CB" w:rsidRDefault="00AC75D8" w:rsidP="00AC75D8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Si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C75D8" w:rsidRPr="00FA45CB" w:rsidRDefault="00AC75D8" w:rsidP="00AC75D8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No</w:t>
            </w:r>
          </w:p>
        </w:tc>
        <w:tc>
          <w:tcPr>
            <w:tcW w:w="3792" w:type="dxa"/>
            <w:shd w:val="clear" w:color="auto" w:fill="D9D9D9" w:themeFill="background1" w:themeFillShade="D9"/>
            <w:vAlign w:val="center"/>
          </w:tcPr>
          <w:p w:rsidR="00AC75D8" w:rsidRPr="00FA45CB" w:rsidRDefault="00AC75D8" w:rsidP="00AC75D8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Osservazioni</w:t>
            </w:r>
          </w:p>
        </w:tc>
      </w:tr>
      <w:tr w:rsidR="00AC75D8" w:rsidRPr="00FA45CB" w:rsidTr="00AC75D8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lang w:val="it-CH" w:eastAsia="it-IT"/>
              </w:rPr>
              <w:t>Ufficio capofila 1: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i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AC75D8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lang w:val="it-CH" w:eastAsia="it-IT"/>
              </w:rPr>
              <w:t>Ufficio 2: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AC75D8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lang w:val="it-CH" w:eastAsia="it-IT"/>
              </w:rPr>
              <w:t>Ufficio 3: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AC75D8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lang w:val="it-CH" w:eastAsia="it-IT"/>
              </w:rPr>
              <w:t>Ufficio 4: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AC75D8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lang w:val="it-CH" w:eastAsia="it-IT"/>
              </w:rPr>
              <w:t>Ufficio 5: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</w:tbl>
    <w:p w:rsidR="00463E08" w:rsidRPr="00FA45CB" w:rsidRDefault="00463E08" w:rsidP="00463E08">
      <w:pPr>
        <w:rPr>
          <w:lang w:val="it-CH" w:eastAsia="it-IT"/>
        </w:rPr>
      </w:pPr>
      <w:r w:rsidRPr="00FA45CB">
        <w:rPr>
          <w:lang w:val="it-CH" w:eastAsia="it-IT"/>
        </w:rPr>
        <w:t xml:space="preserve"> (se necessario inserire ulteriori righe)</w:t>
      </w:r>
    </w:p>
    <w:p w:rsidR="00463E08" w:rsidRPr="00FA45CB" w:rsidRDefault="00463E08" w:rsidP="00463E08">
      <w:pPr>
        <w:rPr>
          <w:rFonts w:ascii="Arial-BoldMT" w:hAnsi="Arial-BoldMT" w:cs="Arial-BoldMT"/>
          <w:b/>
          <w:bCs/>
          <w:lang w:val="it-CH" w:eastAsia="it-IT"/>
        </w:rPr>
      </w:pPr>
    </w:p>
    <w:p w:rsidR="00AC75D8" w:rsidRPr="00FA45CB" w:rsidRDefault="00AC75D8" w:rsidP="00AC75D8">
      <w:pPr>
        <w:spacing w:line="280" w:lineRule="atLeast"/>
        <w:jc w:val="left"/>
        <w:rPr>
          <w:sz w:val="20"/>
          <w:szCs w:val="22"/>
          <w:lang w:val="it-CH"/>
        </w:rPr>
      </w:pPr>
      <w:r w:rsidRPr="00FA45CB">
        <w:rPr>
          <w:sz w:val="20"/>
          <w:szCs w:val="22"/>
          <w:lang w:val="it-CH"/>
        </w:rPr>
        <w:t>Allegare una copia del certificato ISO 9001.</w:t>
      </w:r>
    </w:p>
    <w:p w:rsidR="00463E08" w:rsidRPr="00FA45CB" w:rsidRDefault="00463E08" w:rsidP="00463E08">
      <w:pPr>
        <w:rPr>
          <w:rFonts w:ascii="Arial-BoldMT" w:hAnsi="Arial-BoldMT" w:cs="Arial-BoldMT"/>
          <w:b/>
          <w:bCs/>
          <w:lang w:val="it-CH" w:eastAsia="it-IT"/>
        </w:rPr>
      </w:pPr>
    </w:p>
    <w:p w:rsidR="00AC75D8" w:rsidRPr="00FA45CB" w:rsidRDefault="00AC75D8" w:rsidP="00463E08">
      <w:pPr>
        <w:rPr>
          <w:rFonts w:ascii="Arial-BoldMT" w:hAnsi="Arial-BoldMT" w:cs="Arial-BoldMT"/>
          <w:b/>
          <w:bCs/>
          <w:lang w:val="it-CH" w:eastAsia="it-IT"/>
        </w:rPr>
      </w:pPr>
    </w:p>
    <w:p w:rsidR="00463E08" w:rsidRPr="00FA45CB" w:rsidRDefault="00463E08" w:rsidP="00AC75D8">
      <w:pPr>
        <w:spacing w:after="240"/>
        <w:rPr>
          <w:rFonts w:cs="Arial"/>
          <w:b/>
          <w:bCs/>
          <w:lang w:val="it-CH" w:eastAsia="it-IT"/>
        </w:rPr>
      </w:pPr>
      <w:proofErr w:type="spellStart"/>
      <w:r w:rsidRPr="00FA45CB">
        <w:rPr>
          <w:rFonts w:cs="Arial"/>
          <w:b/>
          <w:bCs/>
          <w:lang w:val="it-CH" w:eastAsia="it-IT"/>
        </w:rPr>
        <w:t>Submandatari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3792"/>
      </w:tblGrid>
      <w:tr w:rsidR="00AC75D8" w:rsidRPr="00FA45CB" w:rsidTr="00310587">
        <w:trPr>
          <w:trHeight w:val="284"/>
        </w:trPr>
        <w:tc>
          <w:tcPr>
            <w:tcW w:w="3510" w:type="dxa"/>
            <w:vMerge w:val="restart"/>
            <w:shd w:val="clear" w:color="auto" w:fill="D9D9D9" w:themeFill="background1" w:themeFillShade="D9"/>
            <w:vAlign w:val="center"/>
          </w:tcPr>
          <w:p w:rsidR="00AC75D8" w:rsidRPr="00FA45CB" w:rsidRDefault="00AC75D8" w:rsidP="00AC75D8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proofErr w:type="spellStart"/>
            <w:r w:rsidRPr="00FA45CB">
              <w:rPr>
                <w:rFonts w:ascii="ArialMT" w:hAnsi="ArialMT" w:cs="ArialMT"/>
                <w:b/>
                <w:lang w:val="it-CH" w:eastAsia="it-IT"/>
              </w:rPr>
              <w:t>Submandatario</w:t>
            </w:r>
            <w:proofErr w:type="spellEnd"/>
          </w:p>
        </w:tc>
        <w:tc>
          <w:tcPr>
            <w:tcW w:w="6344" w:type="dxa"/>
            <w:gridSpan w:val="3"/>
            <w:shd w:val="clear" w:color="auto" w:fill="D9D9D9" w:themeFill="background1" w:themeFillShade="D9"/>
            <w:vAlign w:val="center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Certificato ISO o equivalente</w:t>
            </w:r>
          </w:p>
        </w:tc>
      </w:tr>
      <w:tr w:rsidR="00AC75D8" w:rsidRPr="00FA45CB" w:rsidTr="00310587">
        <w:trPr>
          <w:trHeight w:val="284"/>
        </w:trPr>
        <w:tc>
          <w:tcPr>
            <w:tcW w:w="3510" w:type="dxa"/>
            <w:vMerge/>
            <w:shd w:val="clear" w:color="auto" w:fill="D9D9D9" w:themeFill="background1" w:themeFillShade="D9"/>
            <w:vAlign w:val="center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Si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No</w:t>
            </w:r>
          </w:p>
        </w:tc>
        <w:tc>
          <w:tcPr>
            <w:tcW w:w="3792" w:type="dxa"/>
            <w:shd w:val="clear" w:color="auto" w:fill="D9D9D9" w:themeFill="background1" w:themeFillShade="D9"/>
            <w:vAlign w:val="center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jc w:val="center"/>
              <w:rPr>
                <w:rFonts w:ascii="ArialMT" w:hAnsi="ArialMT" w:cs="ArialMT"/>
                <w:b/>
                <w:lang w:val="it-CH" w:eastAsia="it-IT"/>
              </w:rPr>
            </w:pPr>
            <w:r w:rsidRPr="00FA45CB">
              <w:rPr>
                <w:rFonts w:ascii="ArialMT" w:hAnsi="ArialMT" w:cs="ArialMT"/>
                <w:b/>
                <w:lang w:val="it-CH" w:eastAsia="it-IT"/>
              </w:rPr>
              <w:t>Osservazioni</w:t>
            </w:r>
          </w:p>
        </w:tc>
      </w:tr>
      <w:tr w:rsidR="00AC75D8" w:rsidRPr="00FA45CB" w:rsidTr="00310587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proofErr w:type="spellStart"/>
            <w:r w:rsidRPr="00FA45CB">
              <w:rPr>
                <w:rFonts w:ascii="ArialMT" w:hAnsi="ArialMT" w:cs="ArialMT"/>
                <w:lang w:val="it-CH" w:eastAsia="it-IT"/>
              </w:rPr>
              <w:t>Submandatario</w:t>
            </w:r>
            <w:proofErr w:type="spellEnd"/>
            <w:r w:rsidRPr="00FA45CB">
              <w:rPr>
                <w:rFonts w:ascii="ArialMT" w:hAnsi="ArialMT" w:cs="ArialMT"/>
                <w:lang w:val="it-CH" w:eastAsia="it-IT"/>
              </w:rPr>
              <w:t xml:space="preserve"> 1: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i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310587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proofErr w:type="spellStart"/>
            <w:r w:rsidRPr="00FA45CB">
              <w:rPr>
                <w:rFonts w:ascii="ArialMT" w:hAnsi="ArialMT" w:cs="ArialMT"/>
                <w:lang w:val="it-CH" w:eastAsia="it-IT"/>
              </w:rPr>
              <w:t>Submandatario</w:t>
            </w:r>
            <w:proofErr w:type="spellEnd"/>
            <w:r w:rsidRPr="00FA45CB">
              <w:rPr>
                <w:rFonts w:ascii="ArialMT" w:hAnsi="ArialMT" w:cs="ArialMT"/>
                <w:lang w:val="it-CH" w:eastAsia="it-IT"/>
              </w:rPr>
              <w:t xml:space="preserve"> 2: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310587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proofErr w:type="spellStart"/>
            <w:r w:rsidRPr="00FA45CB">
              <w:rPr>
                <w:rFonts w:ascii="ArialMT" w:hAnsi="ArialMT" w:cs="ArialMT"/>
                <w:lang w:val="it-CH" w:eastAsia="it-IT"/>
              </w:rPr>
              <w:t>Submandatario</w:t>
            </w:r>
            <w:proofErr w:type="spellEnd"/>
            <w:r w:rsidRPr="00FA45CB">
              <w:rPr>
                <w:rFonts w:ascii="ArialMT" w:hAnsi="ArialMT" w:cs="ArialMT"/>
                <w:lang w:val="it-CH" w:eastAsia="it-IT"/>
              </w:rPr>
              <w:t xml:space="preserve"> 3: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310587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proofErr w:type="spellStart"/>
            <w:r w:rsidRPr="00FA45CB">
              <w:rPr>
                <w:rFonts w:ascii="ArialMT" w:hAnsi="ArialMT" w:cs="ArialMT"/>
                <w:lang w:val="it-CH" w:eastAsia="it-IT"/>
              </w:rPr>
              <w:t>Submandatario</w:t>
            </w:r>
            <w:proofErr w:type="spellEnd"/>
            <w:r w:rsidRPr="00FA45CB">
              <w:rPr>
                <w:rFonts w:ascii="ArialMT" w:hAnsi="ArialMT" w:cs="ArialMT"/>
                <w:lang w:val="it-CH" w:eastAsia="it-IT"/>
              </w:rPr>
              <w:t xml:space="preserve"> 4: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  <w:tr w:rsidR="00AC75D8" w:rsidRPr="00FA45CB" w:rsidTr="00310587">
        <w:tc>
          <w:tcPr>
            <w:tcW w:w="3510" w:type="dxa"/>
            <w:shd w:val="clear" w:color="auto" w:fill="auto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proofErr w:type="spellStart"/>
            <w:r w:rsidRPr="00FA45CB">
              <w:rPr>
                <w:rFonts w:ascii="ArialMT" w:hAnsi="ArialMT" w:cs="ArialMT"/>
                <w:lang w:val="it-CH" w:eastAsia="it-IT"/>
              </w:rPr>
              <w:t>Submandatario</w:t>
            </w:r>
            <w:proofErr w:type="spellEnd"/>
            <w:r w:rsidRPr="00FA45CB">
              <w:rPr>
                <w:rFonts w:ascii="ArialMT" w:hAnsi="ArialMT" w:cs="ArialMT"/>
                <w:lang w:val="it-CH" w:eastAsia="it-IT"/>
              </w:rPr>
              <w:t xml:space="preserve"> 5:</w:t>
            </w:r>
          </w:p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  <w:r w:rsidRPr="00FA45CB">
              <w:rPr>
                <w:rFonts w:ascii="ArialMT" w:hAnsi="ArialMT" w:cs="ArialMT"/>
                <w:i/>
                <w:lang w:val="it-CH" w:eastAsia="it-IT"/>
              </w:rPr>
              <w:t>(nome della ditta)</w:t>
            </w: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1276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  <w:tc>
          <w:tcPr>
            <w:tcW w:w="3792" w:type="dxa"/>
          </w:tcPr>
          <w:p w:rsidR="00AC75D8" w:rsidRPr="00FA45CB" w:rsidRDefault="00AC75D8" w:rsidP="00310587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lang w:val="it-CH" w:eastAsia="it-IT"/>
              </w:rPr>
            </w:pPr>
          </w:p>
        </w:tc>
      </w:tr>
    </w:tbl>
    <w:p w:rsidR="00914D65" w:rsidRPr="00FA45CB" w:rsidRDefault="00AC75D8" w:rsidP="001002D1">
      <w:pPr>
        <w:spacing w:line="280" w:lineRule="atLeast"/>
        <w:jc w:val="left"/>
        <w:rPr>
          <w:sz w:val="20"/>
          <w:szCs w:val="22"/>
          <w:lang w:val="it-CH"/>
        </w:rPr>
      </w:pPr>
      <w:r w:rsidRPr="00FA45CB">
        <w:rPr>
          <w:i/>
          <w:sz w:val="20"/>
          <w:lang w:val="it-CH" w:eastAsia="it-IT"/>
        </w:rPr>
        <w:t>(se necessario inserire ulteriori righe)</w:t>
      </w:r>
    </w:p>
    <w:p w:rsidR="00AC75D8" w:rsidRPr="00FA45CB" w:rsidRDefault="00AC75D8" w:rsidP="00463E08">
      <w:pPr>
        <w:spacing w:line="280" w:lineRule="atLeast"/>
        <w:jc w:val="left"/>
        <w:rPr>
          <w:sz w:val="20"/>
          <w:szCs w:val="22"/>
          <w:lang w:val="it-CH"/>
        </w:rPr>
      </w:pPr>
    </w:p>
    <w:p w:rsidR="00463E08" w:rsidRPr="00FA45CB" w:rsidRDefault="00463E08" w:rsidP="00463E08">
      <w:pPr>
        <w:spacing w:line="280" w:lineRule="atLeast"/>
        <w:jc w:val="left"/>
        <w:rPr>
          <w:sz w:val="20"/>
          <w:szCs w:val="22"/>
          <w:lang w:val="it-CH"/>
        </w:rPr>
      </w:pPr>
      <w:r w:rsidRPr="00FA45CB">
        <w:rPr>
          <w:sz w:val="20"/>
          <w:szCs w:val="22"/>
          <w:lang w:val="it-CH"/>
        </w:rPr>
        <w:t>Allegare una copia del certificato ISO 9001.</w:t>
      </w:r>
    </w:p>
    <w:p w:rsidR="008D1F05" w:rsidRPr="00FA45CB" w:rsidRDefault="008D1F05" w:rsidP="00535D4B">
      <w:pPr>
        <w:pStyle w:val="TextkrperoEinzug"/>
        <w:rPr>
          <w:lang w:val="it-CH"/>
        </w:rPr>
      </w:pPr>
    </w:p>
    <w:sectPr w:rsidR="008D1F05" w:rsidRPr="00FA45CB" w:rsidSect="00C23F94"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AF4" w:rsidRDefault="001E6AF4" w:rsidP="00B463DF">
      <w:r>
        <w:separator/>
      </w:r>
    </w:p>
  </w:endnote>
  <w:endnote w:type="continuationSeparator" w:id="0">
    <w:p w:rsidR="001E6AF4" w:rsidRDefault="001E6AF4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F94" w:rsidRPr="008F531F" w:rsidRDefault="00C23F94" w:rsidP="00C00E32">
    <w:pPr>
      <w:pBdr>
        <w:top w:val="single" w:sz="6" w:space="6" w:color="auto"/>
      </w:pBdr>
      <w:tabs>
        <w:tab w:val="right" w:pos="9356"/>
      </w:tabs>
      <w:rPr>
        <w:sz w:val="20"/>
        <w:lang w:val="it-IT"/>
      </w:rPr>
    </w:pPr>
    <w:r>
      <w:rPr>
        <w:sz w:val="20"/>
      </w:rPr>
      <w:tab/>
    </w:r>
    <w:r w:rsidRPr="001567AF">
      <w:rPr>
        <w:sz w:val="20"/>
        <w:lang w:val="it-CH"/>
      </w:rPr>
      <w:t xml:space="preserve">- </w:t>
    </w:r>
    <w:r w:rsidR="002C77B7">
      <w:rPr>
        <w:sz w:val="20"/>
      </w:rPr>
      <w:fldChar w:fldCharType="begin"/>
    </w:r>
    <w:r w:rsidRPr="001567AF">
      <w:rPr>
        <w:sz w:val="20"/>
        <w:lang w:val="it-CH"/>
      </w:rPr>
      <w:instrText xml:space="preserve"> PAGE </w:instrText>
    </w:r>
    <w:r w:rsidR="002C77B7">
      <w:rPr>
        <w:sz w:val="20"/>
      </w:rPr>
      <w:fldChar w:fldCharType="separate"/>
    </w:r>
    <w:r w:rsidR="000E5A24">
      <w:rPr>
        <w:noProof/>
        <w:sz w:val="20"/>
        <w:lang w:val="it-CH"/>
      </w:rPr>
      <w:t>1</w:t>
    </w:r>
    <w:r w:rsidR="002C77B7">
      <w:rPr>
        <w:sz w:val="20"/>
      </w:rPr>
      <w:fldChar w:fldCharType="end"/>
    </w:r>
    <w:r w:rsidRPr="001567AF">
      <w:rPr>
        <w:sz w:val="20"/>
        <w:lang w:val="it-CH"/>
      </w:rPr>
      <w:t xml:space="preserve"> / </w:t>
    </w:r>
    <w:r w:rsidR="002C77B7">
      <w:rPr>
        <w:sz w:val="20"/>
      </w:rPr>
      <w:fldChar w:fldCharType="begin"/>
    </w:r>
    <w:r w:rsidRPr="001567AF">
      <w:rPr>
        <w:sz w:val="20"/>
        <w:lang w:val="it-CH"/>
      </w:rPr>
      <w:instrText xml:space="preserve"> NUMPAGES </w:instrText>
    </w:r>
    <w:r w:rsidR="002C77B7">
      <w:rPr>
        <w:sz w:val="20"/>
      </w:rPr>
      <w:fldChar w:fldCharType="separate"/>
    </w:r>
    <w:r w:rsidR="000E5A24">
      <w:rPr>
        <w:noProof/>
        <w:sz w:val="20"/>
        <w:lang w:val="it-CH"/>
      </w:rPr>
      <w:t>7</w:t>
    </w:r>
    <w:r w:rsidR="002C77B7">
      <w:rPr>
        <w:sz w:val="20"/>
      </w:rPr>
      <w:fldChar w:fldCharType="end"/>
    </w:r>
    <w:r w:rsidRPr="008F531F">
      <w:rPr>
        <w:sz w:val="20"/>
        <w:lang w:val="it-IT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AF4" w:rsidRDefault="001E6AF4" w:rsidP="00B463DF">
      <w:r>
        <w:separator/>
      </w:r>
    </w:p>
  </w:footnote>
  <w:footnote w:type="continuationSeparator" w:id="0">
    <w:p w:rsidR="001E6AF4" w:rsidRDefault="001E6AF4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AB6161" w:rsidRPr="00FA45CB" w:rsidTr="00AB6161">
      <w:trPr>
        <w:cantSplit/>
        <w:trHeight w:val="1845"/>
      </w:trPr>
      <w:tc>
        <w:tcPr>
          <w:tcW w:w="5369" w:type="dxa"/>
          <w:tcMar>
            <w:left w:w="0" w:type="dxa"/>
          </w:tcMar>
        </w:tcPr>
        <w:p w:rsidR="00AB6161" w:rsidRPr="007A19BC" w:rsidRDefault="00AB6161" w:rsidP="00AB6161">
          <w:pPr>
            <w:tabs>
              <w:tab w:val="right" w:pos="9071"/>
            </w:tabs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val="it-IT" w:eastAsia="it-IT"/>
            </w:rPr>
            <w:drawing>
              <wp:inline distT="0" distB="0" distL="0" distR="0" wp14:anchorId="0150FDBE" wp14:editId="1B2309AA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tcBorders>
            <w:left w:val="nil"/>
          </w:tcBorders>
        </w:tcPr>
        <w:p w:rsidR="00AB6161" w:rsidRPr="009464E0" w:rsidRDefault="00AB6161" w:rsidP="00AB6161">
          <w:pPr>
            <w:tabs>
              <w:tab w:val="right" w:pos="9071"/>
            </w:tabs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  <w:r>
            <w:rPr>
              <w:kern w:val="22"/>
              <w:sz w:val="16"/>
              <w:szCs w:val="16"/>
              <w:lang w:val="it-CH"/>
            </w:rPr>
            <w:br/>
          </w: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:rsidR="00AB6161" w:rsidRPr="009464E0" w:rsidRDefault="00AB6161" w:rsidP="00AB6161">
          <w:pPr>
            <w:tabs>
              <w:tab w:val="right" w:pos="9071"/>
            </w:tabs>
            <w:ind w:left="595" w:right="-40"/>
            <w:rPr>
              <w:kern w:val="22"/>
              <w:sz w:val="16"/>
              <w:szCs w:val="16"/>
              <w:lang w:val="it-CH"/>
            </w:rPr>
          </w:pPr>
        </w:p>
        <w:p w:rsidR="00AB6161" w:rsidRPr="007A19BC" w:rsidRDefault="00AB6161" w:rsidP="00AB6161">
          <w:pPr>
            <w:pStyle w:val="KBOB-Logo-Kopfzeile"/>
            <w:spacing w:before="0" w:after="0"/>
            <w:ind w:left="619"/>
            <w:jc w:val="left"/>
            <w:rPr>
              <w:kern w:val="22"/>
              <w:sz w:val="15"/>
              <w:szCs w:val="15"/>
              <w:lang w:val="it-IT"/>
            </w:rPr>
          </w:pPr>
          <w:r w:rsidRPr="009464E0">
            <w:rPr>
              <w:b/>
              <w:kern w:val="22"/>
              <w:lang w:val="it-CH"/>
            </w:rPr>
            <w:t>Ufficio federale delle strade USTRA</w:t>
          </w:r>
        </w:p>
      </w:tc>
    </w:tr>
  </w:tbl>
  <w:p w:rsidR="00C23F94" w:rsidRPr="00FA45CB" w:rsidRDefault="00C23F94" w:rsidP="00B463DF">
    <w:pPr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365485"/>
    <w:multiLevelType w:val="hybridMultilevel"/>
    <w:tmpl w:val="F56248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8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40739"/>
    <w:multiLevelType w:val="hybridMultilevel"/>
    <w:tmpl w:val="754C6CC8"/>
    <w:lvl w:ilvl="0" w:tplc="B628D404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3"/>
  </w:num>
  <w:num w:numId="27">
    <w:abstractNumId w:val="19"/>
  </w:num>
  <w:num w:numId="28">
    <w:abstractNumId w:val="18"/>
  </w:num>
  <w:num w:numId="29">
    <w:abstractNumId w:val="17"/>
  </w:num>
  <w:num w:numId="30">
    <w:abstractNumId w:val="15"/>
  </w:num>
  <w:num w:numId="31">
    <w:abstractNumId w:val="20"/>
  </w:num>
  <w:num w:numId="32">
    <w:abstractNumId w:val="16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2D1"/>
    <w:rsid w:val="00003781"/>
    <w:rsid w:val="00023049"/>
    <w:rsid w:val="000242DF"/>
    <w:rsid w:val="000A0636"/>
    <w:rsid w:val="000A4AA9"/>
    <w:rsid w:val="000E5A24"/>
    <w:rsid w:val="001002D1"/>
    <w:rsid w:val="001141EB"/>
    <w:rsid w:val="001365A5"/>
    <w:rsid w:val="001567AF"/>
    <w:rsid w:val="00184405"/>
    <w:rsid w:val="001A158C"/>
    <w:rsid w:val="001A3B1C"/>
    <w:rsid w:val="001B5E73"/>
    <w:rsid w:val="001E2CE6"/>
    <w:rsid w:val="001E6AF4"/>
    <w:rsid w:val="001F6781"/>
    <w:rsid w:val="00205BA4"/>
    <w:rsid w:val="00223699"/>
    <w:rsid w:val="0025296E"/>
    <w:rsid w:val="00290A5F"/>
    <w:rsid w:val="00293DDB"/>
    <w:rsid w:val="002C4CD9"/>
    <w:rsid w:val="002C77B7"/>
    <w:rsid w:val="002F207B"/>
    <w:rsid w:val="002F5844"/>
    <w:rsid w:val="00302FCF"/>
    <w:rsid w:val="00305693"/>
    <w:rsid w:val="003E3084"/>
    <w:rsid w:val="0040577F"/>
    <w:rsid w:val="004263C9"/>
    <w:rsid w:val="00446AAB"/>
    <w:rsid w:val="00446F67"/>
    <w:rsid w:val="00463E08"/>
    <w:rsid w:val="004822B6"/>
    <w:rsid w:val="00482C4B"/>
    <w:rsid w:val="004A17A4"/>
    <w:rsid w:val="004C6991"/>
    <w:rsid w:val="004E0118"/>
    <w:rsid w:val="004E2979"/>
    <w:rsid w:val="00526E1F"/>
    <w:rsid w:val="00535D4B"/>
    <w:rsid w:val="0055070B"/>
    <w:rsid w:val="00594070"/>
    <w:rsid w:val="005943F8"/>
    <w:rsid w:val="005C5AC2"/>
    <w:rsid w:val="005D2084"/>
    <w:rsid w:val="00612D47"/>
    <w:rsid w:val="00641F66"/>
    <w:rsid w:val="006420F3"/>
    <w:rsid w:val="00684980"/>
    <w:rsid w:val="006966E8"/>
    <w:rsid w:val="006C6CA9"/>
    <w:rsid w:val="00770D3A"/>
    <w:rsid w:val="007932BD"/>
    <w:rsid w:val="007D0955"/>
    <w:rsid w:val="007D1CEC"/>
    <w:rsid w:val="007E7C5B"/>
    <w:rsid w:val="007F3C6F"/>
    <w:rsid w:val="00803E88"/>
    <w:rsid w:val="00823B3A"/>
    <w:rsid w:val="00824F30"/>
    <w:rsid w:val="00847025"/>
    <w:rsid w:val="00852E5F"/>
    <w:rsid w:val="008616F3"/>
    <w:rsid w:val="00871AAB"/>
    <w:rsid w:val="008A2E3E"/>
    <w:rsid w:val="008B4B6B"/>
    <w:rsid w:val="008D0FEE"/>
    <w:rsid w:val="008D1F05"/>
    <w:rsid w:val="008F531F"/>
    <w:rsid w:val="00914D65"/>
    <w:rsid w:val="00916168"/>
    <w:rsid w:val="009167CF"/>
    <w:rsid w:val="00931BE7"/>
    <w:rsid w:val="00936C76"/>
    <w:rsid w:val="00946DDA"/>
    <w:rsid w:val="009804DD"/>
    <w:rsid w:val="009D356C"/>
    <w:rsid w:val="00A07F5D"/>
    <w:rsid w:val="00A40240"/>
    <w:rsid w:val="00A410B2"/>
    <w:rsid w:val="00A62C9C"/>
    <w:rsid w:val="00A76C95"/>
    <w:rsid w:val="00A84B44"/>
    <w:rsid w:val="00A85458"/>
    <w:rsid w:val="00AA2237"/>
    <w:rsid w:val="00AB6161"/>
    <w:rsid w:val="00AC75D8"/>
    <w:rsid w:val="00AD58FD"/>
    <w:rsid w:val="00AE2CF0"/>
    <w:rsid w:val="00B463DF"/>
    <w:rsid w:val="00B80A9C"/>
    <w:rsid w:val="00BA16CA"/>
    <w:rsid w:val="00C00E32"/>
    <w:rsid w:val="00C204BE"/>
    <w:rsid w:val="00C23F94"/>
    <w:rsid w:val="00C26151"/>
    <w:rsid w:val="00C35BBD"/>
    <w:rsid w:val="00C401DE"/>
    <w:rsid w:val="00C4291F"/>
    <w:rsid w:val="00C43DCA"/>
    <w:rsid w:val="00C51671"/>
    <w:rsid w:val="00C77A6F"/>
    <w:rsid w:val="00CA5F7A"/>
    <w:rsid w:val="00CB0CE8"/>
    <w:rsid w:val="00D1198B"/>
    <w:rsid w:val="00D12A06"/>
    <w:rsid w:val="00D354E4"/>
    <w:rsid w:val="00D365C5"/>
    <w:rsid w:val="00D47CB2"/>
    <w:rsid w:val="00D72D10"/>
    <w:rsid w:val="00D75FFB"/>
    <w:rsid w:val="00D84A64"/>
    <w:rsid w:val="00DA0B9E"/>
    <w:rsid w:val="00DA20FE"/>
    <w:rsid w:val="00DA22EA"/>
    <w:rsid w:val="00DC4545"/>
    <w:rsid w:val="00DF6568"/>
    <w:rsid w:val="00E00413"/>
    <w:rsid w:val="00E31921"/>
    <w:rsid w:val="00E4352A"/>
    <w:rsid w:val="00E569F6"/>
    <w:rsid w:val="00E718CD"/>
    <w:rsid w:val="00E80A19"/>
    <w:rsid w:val="00F37766"/>
    <w:rsid w:val="00F447D1"/>
    <w:rsid w:val="00F90AD8"/>
    <w:rsid w:val="00FA45CB"/>
    <w:rsid w:val="00FD35FE"/>
    <w:rsid w:val="00FF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0657"/>
    <o:shapelayout v:ext="edit">
      <o:idmap v:ext="edit" data="1"/>
    </o:shapelayout>
  </w:shapeDefaults>
  <w:decimalSymbol w:val="."/>
  <w:listSeparator w:val=";"/>
  <w14:docId w14:val="50ADC667"/>
  <w15:docId w15:val="{100A7860-4448-400E-B0F6-C8EC96D4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  <w:style w:type="paragraph" w:customStyle="1" w:styleId="KBOBTitel1">
    <w:name w:val="KBOB_Titel1"/>
    <w:basedOn w:val="Normale"/>
    <w:qFormat/>
    <w:rsid w:val="001567AF"/>
    <w:pPr>
      <w:keepNext/>
      <w:numPr>
        <w:numId w:val="30"/>
      </w:numPr>
      <w:pBdr>
        <w:bottom w:val="single" w:sz="8" w:space="0" w:color="000000"/>
      </w:pBdr>
      <w:spacing w:before="360" w:after="120"/>
    </w:pPr>
    <w:rPr>
      <w:b/>
      <w:sz w:val="20"/>
      <w:szCs w:val="22"/>
    </w:rPr>
  </w:style>
  <w:style w:type="paragraph" w:styleId="Paragrafoelenco">
    <w:name w:val="List Paragraph"/>
    <w:basedOn w:val="Normale"/>
    <w:uiPriority w:val="34"/>
    <w:qFormat/>
    <w:rsid w:val="001567AF"/>
    <w:pPr>
      <w:spacing w:before="60" w:after="60" w:line="280" w:lineRule="exact"/>
      <w:ind w:left="720"/>
      <w:contextualSpacing/>
    </w:pPr>
    <w:rPr>
      <w:sz w:val="20"/>
      <w:szCs w:val="22"/>
    </w:rPr>
  </w:style>
  <w:style w:type="paragraph" w:customStyle="1" w:styleId="KBOBTitel2">
    <w:name w:val="KBOB_Titel2"/>
    <w:basedOn w:val="Normale"/>
    <w:qFormat/>
    <w:rsid w:val="001567AF"/>
    <w:pPr>
      <w:keepNext/>
      <w:numPr>
        <w:ilvl w:val="1"/>
        <w:numId w:val="30"/>
      </w:numPr>
      <w:pBdr>
        <w:bottom w:val="single" w:sz="8" w:space="1" w:color="auto"/>
      </w:pBdr>
      <w:spacing w:before="360" w:after="120"/>
    </w:pPr>
    <w:rPr>
      <w:b/>
      <w:sz w:val="20"/>
      <w:szCs w:val="22"/>
    </w:rPr>
  </w:style>
  <w:style w:type="paragraph" w:customStyle="1" w:styleId="KBOBTitel3">
    <w:name w:val="KBOB_Titel3"/>
    <w:basedOn w:val="Normale"/>
    <w:qFormat/>
    <w:rsid w:val="001567AF"/>
    <w:pPr>
      <w:keepNext/>
      <w:numPr>
        <w:ilvl w:val="2"/>
        <w:numId w:val="30"/>
      </w:numPr>
      <w:pBdr>
        <w:bottom w:val="single" w:sz="8" w:space="1" w:color="auto"/>
      </w:pBdr>
      <w:spacing w:before="360" w:after="120"/>
    </w:pPr>
    <w:rPr>
      <w:b/>
      <w:sz w:val="20"/>
      <w:szCs w:val="22"/>
    </w:rPr>
  </w:style>
  <w:style w:type="paragraph" w:customStyle="1" w:styleId="KBOB-Logo-Kopfzeile">
    <w:name w:val="KBOB-Logo-Kopfzeile"/>
    <w:basedOn w:val="Normale"/>
    <w:rsid w:val="00AB6161"/>
    <w:pPr>
      <w:spacing w:before="60" w:after="60" w:line="200" w:lineRule="exact"/>
      <w:ind w:left="5443"/>
    </w:pPr>
    <w:rPr>
      <w:rFonts w:ascii="Arial Narrow" w:hAnsi="Arial Narrow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06%20Vorlagen%20und%20Logos\Chur\Allgem\99_Leeres_Blat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6E745-6A24-4F85-9F4B-44FE5CA9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99_Leeres_Blatt.dotx</Template>
  <TotalTime>22</TotalTime>
  <Pages>7</Pages>
  <Words>1383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Fortunato</dc:creator>
  <cp:lastModifiedBy>Antonio Paronesso</cp:lastModifiedBy>
  <cp:revision>24</cp:revision>
  <cp:lastPrinted>2014-12-03T13:43:00Z</cp:lastPrinted>
  <dcterms:created xsi:type="dcterms:W3CDTF">2014-01-23T11:00:00Z</dcterms:created>
  <dcterms:modified xsi:type="dcterms:W3CDTF">2019-03-16T16:21:00Z</dcterms:modified>
</cp:coreProperties>
</file>